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58241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0A7A3C7A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F921A8">
        <w:rPr>
          <w:rFonts w:cs="Arial"/>
          <w:b/>
          <w:color w:val="2F5496" w:themeColor="accent5" w:themeShade="BF"/>
          <w:sz w:val="36"/>
          <w:szCs w:val="32"/>
        </w:rPr>
        <w:t>Guia XML - Mensagem CC404A v1.0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27CE2078" w14:textId="74601D4A" w:rsidR="001703D5" w:rsidRPr="009F10B7" w:rsidRDefault="009F10B7" w:rsidP="009F10B7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28"/>
          <w:szCs w:val="24"/>
        </w:rPr>
      </w:pPr>
      <w:r w:rsidRPr="009F10B7">
        <w:rPr>
          <w:rFonts w:cs="Arial"/>
          <w:b/>
          <w:color w:val="2F5496" w:themeColor="accent5" w:themeShade="BF"/>
          <w:sz w:val="28"/>
          <w:szCs w:val="24"/>
        </w:rPr>
        <w:t>Aceitação do Pedido de Alteração da DAI</w:t>
      </w:r>
    </w:p>
    <w:p w14:paraId="27CE207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B" w14:textId="15509F84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B25815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B25815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9C5BD9">
        <w:rPr>
          <w:rFonts w:cs="Arial"/>
          <w:color w:val="2F5496" w:themeColor="accent5" w:themeShade="BF"/>
          <w:sz w:val="36"/>
          <w:szCs w:val="40"/>
        </w:rPr>
        <w:t>01-07-2022</w: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leGrid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4323E3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F17D25" w:rsidP="00B25815">
            <w:pPr>
              <w:spacing w:after="0"/>
            </w:pPr>
            <w:r>
              <w:fldChar w:fldCharType="begin"/>
            </w:r>
            <w:r>
              <w:instrText>DOCPROPERTY Class \* CHARFORMAT</w:instrText>
            </w:r>
            <w:r>
              <w:fldChar w:fldCharType="separate"/>
            </w:r>
            <w:r w:rsidR="00063BDB">
              <w:t>100.10.600</w:t>
            </w:r>
            <w:r>
              <w:fldChar w:fldCharType="end"/>
            </w:r>
          </w:p>
        </w:tc>
      </w:tr>
      <w:tr w:rsidR="00E25666" w14:paraId="27CE2083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F12D6B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F12D6B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39F76499" w:rsidR="006A2AFC" w:rsidRDefault="00F17D25" w:rsidP="004323E3">
            <w:pPr>
              <w:spacing w:after="0"/>
            </w:pPr>
            <w:r>
              <w:fldChar w:fldCharType="begin"/>
            </w:r>
            <w:r>
              <w:instrText>DOCPROPERTY Versao  \* CHARFORMAT</w:instrText>
            </w:r>
            <w:r>
              <w:fldChar w:fldCharType="separate"/>
            </w:r>
            <w:r w:rsidR="00FB02DC">
              <w:t>1.0</w:t>
            </w:r>
            <w:r>
              <w:fldChar w:fldCharType="end"/>
            </w:r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CD2421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CD2421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504433E8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CD2421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05E61158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CD2421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6634128A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CD2421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D0F5481" w:rsidR="00CE079E" w:rsidRDefault="00CE079E" w:rsidP="00CD2421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CE079E" w14:paraId="2667B555" w14:textId="77777777" w:rsidTr="173CAF88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173CAF88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173CAF88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4176AD">
              <w:rPr>
                <w:rFonts w:cs="Arial"/>
                <w:bCs/>
                <w:color w:val="000000" w:themeColor="text1"/>
                <w:szCs w:val="18"/>
              </w:rPr>
              <w:t>1.</w:t>
            </w:r>
            <w:r>
              <w:rPr>
                <w:rFonts w:cs="Arial"/>
                <w:bCs/>
                <w:color w:val="000000" w:themeColor="text1"/>
                <w:szCs w:val="18"/>
              </w:rPr>
              <w:t>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4DB8FD24" w:rsidR="00CE079E" w:rsidRPr="004176AD" w:rsidRDefault="0427E64F" w:rsidP="173CAF88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173CAF88">
              <w:rPr>
                <w:rFonts w:cs="Arial"/>
                <w:color w:val="000000" w:themeColor="text1"/>
                <w:sz w:val="18"/>
                <w:szCs w:val="18"/>
              </w:rPr>
              <w:t>01/07/2022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Versão Inicial</w:t>
            </w:r>
          </w:p>
        </w:tc>
      </w:tr>
      <w:tr w:rsidR="00CE079E" w:rsidRPr="004176AD" w14:paraId="3B81F7B5" w14:textId="77777777" w:rsidTr="002B174B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A1E97" w14:textId="7903411C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3996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3541E1D8" w14:textId="2584F6F8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</w:tr>
      <w:tr w:rsidR="00CE079E" w:rsidRPr="004176AD" w14:paraId="0C9B4901" w14:textId="77777777" w:rsidTr="173CAF88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</w:p>
        </w:tc>
        <w:tc>
          <w:tcPr>
            <w:tcW w:w="1359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  <w:tc>
          <w:tcPr>
            <w:tcW w:w="6154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503C4A1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5B7731E7" w14:textId="77777777" w:rsidR="00CE079E" w:rsidRDefault="00CE079E" w:rsidP="00CE079E">
      <w:pPr>
        <w:jc w:val="center"/>
        <w:rPr>
          <w:color w:val="000000" w:themeColor="text1"/>
        </w:rPr>
      </w:pPr>
    </w:p>
    <w:p w14:paraId="29485AFC" w14:textId="40374D48" w:rsidR="00CE079E" w:rsidRDefault="00CE079E" w:rsidP="00CE079E">
      <w:pPr>
        <w:jc w:val="center"/>
      </w:pPr>
    </w:p>
    <w:p w14:paraId="1B473B97" w14:textId="77777777" w:rsidR="00CE079E" w:rsidRDefault="00CE079E" w:rsidP="00CE079E">
      <w:pPr>
        <w:jc w:val="center"/>
        <w:rPr>
          <w:color w:val="000000" w:themeColor="text1"/>
        </w:rPr>
      </w:pPr>
    </w:p>
    <w:p w14:paraId="16C5C881" w14:textId="77777777" w:rsidR="00CE079E" w:rsidRDefault="00CE079E" w:rsidP="00CE079E">
      <w:pPr>
        <w:jc w:val="center"/>
        <w:rPr>
          <w:color w:val="000000" w:themeColor="text1"/>
        </w:rPr>
      </w:pPr>
    </w:p>
    <w:p w14:paraId="3CA9BCA1" w14:textId="77777777" w:rsidR="00CE079E" w:rsidRDefault="00CE079E" w:rsidP="00CE079E">
      <w:pPr>
        <w:jc w:val="center"/>
        <w:rPr>
          <w:color w:val="000000" w:themeColor="text1"/>
        </w:rPr>
      </w:pPr>
    </w:p>
    <w:p w14:paraId="56B63611" w14:textId="77777777" w:rsidR="00CE079E" w:rsidRDefault="00CE079E" w:rsidP="00CE079E">
      <w:pPr>
        <w:jc w:val="center"/>
        <w:rPr>
          <w:color w:val="000000" w:themeColor="text1"/>
        </w:rPr>
      </w:pPr>
    </w:p>
    <w:p w14:paraId="27451241" w14:textId="77777777" w:rsidR="00CE079E" w:rsidRDefault="00CE079E" w:rsidP="00CE079E">
      <w:pPr>
        <w:jc w:val="center"/>
        <w:rPr>
          <w:color w:val="000000" w:themeColor="text1"/>
        </w:rPr>
      </w:pPr>
    </w:p>
    <w:p w14:paraId="1FDA068E" w14:textId="77777777" w:rsidR="00CE079E" w:rsidRDefault="00CE079E" w:rsidP="00CE079E">
      <w:pPr>
        <w:jc w:val="center"/>
        <w:rPr>
          <w:color w:val="000000" w:themeColor="text1"/>
        </w:rPr>
      </w:pPr>
    </w:p>
    <w:p w14:paraId="0A3A3F3E" w14:textId="77777777" w:rsidR="00CE079E" w:rsidRDefault="00CE079E" w:rsidP="00CE079E">
      <w:pPr>
        <w:jc w:val="center"/>
        <w:rPr>
          <w:color w:val="000000" w:themeColor="text1"/>
        </w:rPr>
      </w:pPr>
    </w:p>
    <w:p w14:paraId="7798F633" w14:textId="77777777" w:rsidR="00CE079E" w:rsidRDefault="00CE079E" w:rsidP="00CE079E">
      <w:pPr>
        <w:jc w:val="center"/>
        <w:rPr>
          <w:color w:val="000000" w:themeColor="text1"/>
        </w:rPr>
      </w:pPr>
    </w:p>
    <w:p w14:paraId="422A0A13" w14:textId="77777777" w:rsidR="00CE079E" w:rsidRDefault="00CE079E" w:rsidP="00CE079E">
      <w:pPr>
        <w:jc w:val="center"/>
        <w:rPr>
          <w:color w:val="000000" w:themeColor="text1"/>
        </w:rPr>
      </w:pPr>
    </w:p>
    <w:p w14:paraId="61D14501" w14:textId="77777777" w:rsidR="00CE079E" w:rsidRDefault="00CE079E" w:rsidP="00CE079E">
      <w:pPr>
        <w:jc w:val="center"/>
        <w:rPr>
          <w:color w:val="000000" w:themeColor="text1"/>
        </w:rPr>
      </w:pPr>
    </w:p>
    <w:p w14:paraId="345129DB" w14:textId="77777777" w:rsidR="00CE079E" w:rsidRDefault="00CE079E" w:rsidP="00CE079E">
      <w:pPr>
        <w:jc w:val="center"/>
        <w:rPr>
          <w:color w:val="000000" w:themeColor="text1"/>
        </w:rPr>
      </w:pPr>
    </w:p>
    <w:p w14:paraId="28BF7F04" w14:textId="77777777" w:rsidR="00CE079E" w:rsidRDefault="00CE079E" w:rsidP="00CE079E">
      <w:pPr>
        <w:jc w:val="center"/>
        <w:rPr>
          <w:color w:val="000000" w:themeColor="text1"/>
        </w:rPr>
      </w:pPr>
    </w:p>
    <w:p w14:paraId="557888BB" w14:textId="77777777" w:rsidR="00CE079E" w:rsidRDefault="00CE079E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CE079E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3EEE0B74" w14:textId="38F6A273" w:rsidR="00CE079E" w:rsidRDefault="00CE079E" w:rsidP="006A2AFC"/>
    <w:p w14:paraId="68C2EDF7" w14:textId="2E27DC7D" w:rsidR="00CE079E" w:rsidRDefault="00CE079E" w:rsidP="006A2AFC"/>
    <w:p w14:paraId="27CE2088" w14:textId="77777777" w:rsidR="004A7982" w:rsidRDefault="004A7982" w:rsidP="004323E3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B450B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HAnsi"/>
          <w:bCs/>
          <w:i/>
          <w:iCs/>
          <w:color w:val="auto"/>
          <w:sz w:val="24"/>
          <w:szCs w:val="24"/>
        </w:rPr>
        <w:id w:val="1990432786"/>
        <w:docPartObj>
          <w:docPartGallery w:val="Table of Contents"/>
          <w:docPartUnique/>
        </w:docPartObj>
      </w:sdtPr>
      <w:sdtEndPr/>
      <w:sdtContent>
        <w:p w14:paraId="5B33507E" w14:textId="77777777" w:rsidR="008125B7" w:rsidRDefault="008125B7" w:rsidP="00107319">
          <w:pPr>
            <w:pStyle w:val="TOCHeading"/>
            <w:numPr>
              <w:ilvl w:val="0"/>
              <w:numId w:val="0"/>
            </w:numPr>
            <w:ind w:right="-23"/>
          </w:pPr>
          <w:r>
            <w:t>ÍNDICE</w:t>
          </w:r>
        </w:p>
        <w:p w14:paraId="4A8A51F2" w14:textId="4277409D" w:rsidR="00D3070C" w:rsidRDefault="00F17D25">
          <w:pPr>
            <w:pStyle w:val="TOC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r>
            <w:fldChar w:fldCharType="begin"/>
          </w:r>
          <w:r w:rsidR="00107319">
            <w:instrText>TOC \o "1-4" \h \z \u</w:instrText>
          </w:r>
          <w:r>
            <w:fldChar w:fldCharType="separate"/>
          </w:r>
          <w:hyperlink w:anchor="_Toc127538665" w:history="1">
            <w:r w:rsidR="00D3070C" w:rsidRPr="00221616">
              <w:rPr>
                <w:rStyle w:val="Hyperlink"/>
                <w:noProof/>
              </w:rPr>
              <w:t>1.</w:t>
            </w:r>
            <w:r w:rsidR="00D3070C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D3070C" w:rsidRPr="00221616">
              <w:rPr>
                <w:rStyle w:val="Hyperlink"/>
                <w:noProof/>
              </w:rPr>
              <w:t>CC404A - Aceitação do Pedido de Alteração da DAI – Mapeamento da Mensagem de Aceitação do Pedido de Alteração da DAI</w:t>
            </w:r>
            <w:r w:rsidR="00D3070C">
              <w:rPr>
                <w:noProof/>
                <w:webHidden/>
              </w:rPr>
              <w:tab/>
            </w:r>
            <w:r w:rsidR="00D3070C">
              <w:rPr>
                <w:noProof/>
                <w:webHidden/>
              </w:rPr>
              <w:fldChar w:fldCharType="begin"/>
            </w:r>
            <w:r w:rsidR="00D3070C">
              <w:rPr>
                <w:noProof/>
                <w:webHidden/>
              </w:rPr>
              <w:instrText xml:space="preserve"> PAGEREF _Toc127538665 \h </w:instrText>
            </w:r>
            <w:r w:rsidR="00D3070C">
              <w:rPr>
                <w:noProof/>
                <w:webHidden/>
              </w:rPr>
            </w:r>
            <w:r w:rsidR="00D3070C">
              <w:rPr>
                <w:noProof/>
                <w:webHidden/>
              </w:rPr>
              <w:fldChar w:fldCharType="separate"/>
            </w:r>
            <w:r w:rsidR="00D3070C">
              <w:rPr>
                <w:noProof/>
                <w:webHidden/>
              </w:rPr>
              <w:t>4</w:t>
            </w:r>
            <w:r w:rsidR="00D3070C">
              <w:rPr>
                <w:noProof/>
                <w:webHidden/>
              </w:rPr>
              <w:fldChar w:fldCharType="end"/>
            </w:r>
          </w:hyperlink>
        </w:p>
        <w:p w14:paraId="37769FA9" w14:textId="6AC1228E" w:rsidR="00D3070C" w:rsidRDefault="00EA3E68">
          <w:pPr>
            <w:pStyle w:val="TOC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hyperlink w:anchor="_Toc127538666" w:history="1">
            <w:r w:rsidR="00D3070C" w:rsidRPr="00221616">
              <w:rPr>
                <w:rStyle w:val="Hyperlink"/>
                <w:noProof/>
              </w:rPr>
              <w:t>2.</w:t>
            </w:r>
            <w:r w:rsidR="00D3070C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D3070C" w:rsidRPr="00221616">
              <w:rPr>
                <w:rStyle w:val="Hyperlink"/>
                <w:noProof/>
              </w:rPr>
              <w:t>Legenda</w:t>
            </w:r>
            <w:r w:rsidR="00D3070C">
              <w:rPr>
                <w:noProof/>
                <w:webHidden/>
              </w:rPr>
              <w:tab/>
            </w:r>
            <w:r w:rsidR="00D3070C">
              <w:rPr>
                <w:noProof/>
                <w:webHidden/>
              </w:rPr>
              <w:fldChar w:fldCharType="begin"/>
            </w:r>
            <w:r w:rsidR="00D3070C">
              <w:rPr>
                <w:noProof/>
                <w:webHidden/>
              </w:rPr>
              <w:instrText xml:space="preserve"> PAGEREF _Toc127538666 \h </w:instrText>
            </w:r>
            <w:r w:rsidR="00D3070C">
              <w:rPr>
                <w:noProof/>
                <w:webHidden/>
              </w:rPr>
            </w:r>
            <w:r w:rsidR="00D3070C">
              <w:rPr>
                <w:noProof/>
                <w:webHidden/>
              </w:rPr>
              <w:fldChar w:fldCharType="separate"/>
            </w:r>
            <w:r w:rsidR="00D3070C">
              <w:rPr>
                <w:noProof/>
                <w:webHidden/>
              </w:rPr>
              <w:t>6</w:t>
            </w:r>
            <w:r w:rsidR="00D3070C">
              <w:rPr>
                <w:noProof/>
                <w:webHidden/>
              </w:rPr>
              <w:fldChar w:fldCharType="end"/>
            </w:r>
          </w:hyperlink>
        </w:p>
        <w:p w14:paraId="4A3037E8" w14:textId="5CD7DBB4" w:rsidR="00516551" w:rsidRDefault="00F17D25" w:rsidP="3764F59E">
          <w:pPr>
            <w:pStyle w:val="TOC1"/>
            <w:tabs>
              <w:tab w:val="left" w:pos="480"/>
            </w:tabs>
            <w:rPr>
              <w:rStyle w:val="Hyperlink"/>
              <w:noProof/>
              <w:lang w:eastAsia="pt-PT"/>
            </w:rPr>
          </w:pPr>
          <w:r>
            <w:fldChar w:fldCharType="end"/>
          </w:r>
        </w:p>
      </w:sdtContent>
    </w:sdt>
    <w:p w14:paraId="78C582F1" w14:textId="1A829400" w:rsidR="008125B7" w:rsidRDefault="008125B7" w:rsidP="00E456FA">
      <w:pPr>
        <w:jc w:val="both"/>
      </w:pPr>
    </w:p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18F69636" w14:textId="77777777" w:rsidR="00701B37" w:rsidRPr="00701B37" w:rsidRDefault="00701B37" w:rsidP="00701B37">
      <w:pPr>
        <w:rPr>
          <w:lang w:val="en-US"/>
        </w:rPr>
      </w:pPr>
    </w:p>
    <w:p w14:paraId="4CF919F9" w14:textId="77777777" w:rsidR="00D50A38" w:rsidRPr="00F17D25" w:rsidRDefault="00D50A38" w:rsidP="00D50A38">
      <w:pPr>
        <w:rPr>
          <w:b/>
          <w:sz w:val="28"/>
          <w:szCs w:val="28"/>
          <w:u w:val="single"/>
        </w:rPr>
      </w:pPr>
      <w:r w:rsidRPr="00F17D25">
        <w:rPr>
          <w:sz w:val="28"/>
          <w:szCs w:val="28"/>
          <w:u w:val="single"/>
        </w:rPr>
        <w:t xml:space="preserve">Índice de Tabelas </w:t>
      </w:r>
    </w:p>
    <w:p w14:paraId="34D748A2" w14:textId="3EDD838D" w:rsidR="00D3070C" w:rsidRDefault="00D50A38">
      <w:pPr>
        <w:pStyle w:val="TableofFigures"/>
        <w:tabs>
          <w:tab w:val="right" w:pos="9465"/>
        </w:tabs>
        <w:rPr>
          <w:rFonts w:eastAsiaTheme="minorEastAsia" w:cstheme="minorBidi"/>
          <w:smallCaps w:val="0"/>
          <w:noProof/>
          <w:sz w:val="22"/>
          <w:szCs w:val="22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127538672" w:history="1">
        <w:r w:rsidR="00D3070C" w:rsidRPr="009E5850">
          <w:rPr>
            <w:rStyle w:val="Hyperlink"/>
            <w:noProof/>
          </w:rPr>
          <w:t>Tabela 1 - ELEMENTOS DE DADOS DA MENSAGEM CC404A</w:t>
        </w:r>
        <w:r w:rsidR="00D3070C">
          <w:rPr>
            <w:noProof/>
            <w:webHidden/>
          </w:rPr>
          <w:tab/>
        </w:r>
        <w:r w:rsidR="00D3070C">
          <w:rPr>
            <w:noProof/>
            <w:webHidden/>
          </w:rPr>
          <w:fldChar w:fldCharType="begin"/>
        </w:r>
        <w:r w:rsidR="00D3070C">
          <w:rPr>
            <w:noProof/>
            <w:webHidden/>
          </w:rPr>
          <w:instrText xml:space="preserve"> PAGEREF _Toc127538672 \h </w:instrText>
        </w:r>
        <w:r w:rsidR="00D3070C">
          <w:rPr>
            <w:noProof/>
            <w:webHidden/>
          </w:rPr>
        </w:r>
        <w:r w:rsidR="00D3070C">
          <w:rPr>
            <w:noProof/>
            <w:webHidden/>
          </w:rPr>
          <w:fldChar w:fldCharType="separate"/>
        </w:r>
        <w:r w:rsidR="00D3070C">
          <w:rPr>
            <w:noProof/>
            <w:webHidden/>
          </w:rPr>
          <w:t>5</w:t>
        </w:r>
        <w:r w:rsidR="00D3070C">
          <w:rPr>
            <w:noProof/>
            <w:webHidden/>
          </w:rPr>
          <w:fldChar w:fldCharType="end"/>
        </w:r>
      </w:hyperlink>
    </w:p>
    <w:p w14:paraId="1B306BD4" w14:textId="420A3776" w:rsidR="00701B37" w:rsidRPr="00701B37" w:rsidRDefault="00D50A38" w:rsidP="00701B37">
      <w:pPr>
        <w:rPr>
          <w:lang w:val="en-US"/>
        </w:rPr>
      </w:pPr>
      <w:r>
        <w:rPr>
          <w:b/>
          <w:bCs/>
          <w:smallCaps/>
          <w:noProof/>
          <w:lang w:val="en-US"/>
        </w:rPr>
        <w:fldChar w:fldCharType="end"/>
      </w:r>
    </w:p>
    <w:p w14:paraId="261322E4" w14:textId="77777777" w:rsidR="00701B37" w:rsidRDefault="00701B37" w:rsidP="00701B37">
      <w:pPr>
        <w:jc w:val="right"/>
        <w:rPr>
          <w:lang w:val="en-US"/>
        </w:rPr>
      </w:pPr>
    </w:p>
    <w:p w14:paraId="371886A8" w14:textId="77777777" w:rsidR="00701B37" w:rsidRDefault="00701B37" w:rsidP="00701B37">
      <w:pPr>
        <w:rPr>
          <w:lang w:val="en-US"/>
        </w:rPr>
      </w:pPr>
    </w:p>
    <w:p w14:paraId="0288C831" w14:textId="79EA930E" w:rsidR="00701B37" w:rsidRPr="00701B37" w:rsidRDefault="00701B37" w:rsidP="00701B37">
      <w:pPr>
        <w:rPr>
          <w:lang w:val="en-US"/>
        </w:rPr>
        <w:sectPr w:rsidR="00701B37" w:rsidRPr="00701B37" w:rsidSect="00B450BB">
          <w:headerReference w:type="first" r:id="rId20"/>
          <w:footerReference w:type="first" r:id="rId21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p w14:paraId="3F9C5176" w14:textId="77777777" w:rsidR="004B0153" w:rsidRDefault="004B0153" w:rsidP="004B0153">
      <w:pPr>
        <w:pStyle w:val="Heading1"/>
        <w:numPr>
          <w:ilvl w:val="0"/>
          <w:numId w:val="34"/>
        </w:numPr>
        <w:tabs>
          <w:tab w:val="clear" w:pos="720"/>
        </w:tabs>
        <w:ind w:left="432" w:hanging="432"/>
      </w:pPr>
      <w:bookmarkStart w:id="0" w:name="_Toc107238332"/>
      <w:bookmarkStart w:id="1" w:name="_Toc127538665"/>
      <w:bookmarkStart w:id="2" w:name="_Toc54189895"/>
      <w:bookmarkStart w:id="3" w:name="_Toc107494499"/>
      <w:bookmarkStart w:id="4" w:name="_Toc6203965"/>
      <w:bookmarkStart w:id="5" w:name="_Toc5601451"/>
      <w:bookmarkStart w:id="6" w:name="_Toc332450"/>
      <w:bookmarkStart w:id="7" w:name="_Toc332232"/>
      <w:bookmarkStart w:id="8" w:name="_Toc532103709"/>
      <w:bookmarkStart w:id="9" w:name="_Toc532103481"/>
      <w:bookmarkStart w:id="10" w:name="_Toc532037518"/>
      <w:bookmarkStart w:id="11" w:name="_Toc532009431"/>
      <w:bookmarkStart w:id="12" w:name="_Toc532009203"/>
      <w:bookmarkStart w:id="13" w:name="_Toc532008714"/>
      <w:bookmarkStart w:id="14" w:name="_Toc532007920"/>
      <w:bookmarkStart w:id="15" w:name="_Toc531777240"/>
      <w:bookmarkStart w:id="16" w:name="_Toc531775644"/>
      <w:bookmarkStart w:id="17" w:name="_Toc531758611"/>
      <w:bookmarkStart w:id="18" w:name="_Toc531517793"/>
      <w:bookmarkStart w:id="19" w:name="_Toc531517618"/>
      <w:bookmarkStart w:id="20" w:name="_Toc531517148"/>
      <w:bookmarkStart w:id="21" w:name="_Toc531515941"/>
      <w:bookmarkStart w:id="22" w:name="_Toc531430662"/>
      <w:bookmarkStart w:id="23" w:name="_Toc531430423"/>
      <w:bookmarkStart w:id="24" w:name="_Toc532103708"/>
      <w:bookmarkStart w:id="25" w:name="_Toc532103480"/>
      <w:bookmarkStart w:id="26" w:name="_Toc532037517"/>
      <w:bookmarkStart w:id="27" w:name="_Toc532009430"/>
      <w:bookmarkStart w:id="28" w:name="_Toc532009202"/>
      <w:bookmarkStart w:id="29" w:name="_Toc532008713"/>
      <w:bookmarkStart w:id="30" w:name="_Toc532007919"/>
      <w:bookmarkStart w:id="31" w:name="_Toc531777239"/>
      <w:bookmarkStart w:id="32" w:name="_Toc531775643"/>
      <w:bookmarkStart w:id="33" w:name="_Toc531758610"/>
      <w:bookmarkStart w:id="34" w:name="_Toc531517792"/>
      <w:bookmarkStart w:id="35" w:name="_Toc531517617"/>
      <w:bookmarkStart w:id="36" w:name="_Toc531517147"/>
      <w:bookmarkStart w:id="37" w:name="_Toc531515940"/>
      <w:bookmarkStart w:id="38" w:name="_Toc531430661"/>
      <w:bookmarkStart w:id="39" w:name="_Toc531430422"/>
      <w:r>
        <w:t>CC404A - Aceitação do Pedido de Alteração da DAI – Mapeamento da Mensagem de Aceitação do Pedido de Alteração da DAI</w:t>
      </w:r>
      <w:bookmarkEnd w:id="0"/>
      <w:bookmarkEnd w:id="1"/>
      <w:r>
        <w:t xml:space="preserve"> 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50B44BD0" w14:textId="77777777" w:rsidR="00497C18" w:rsidRDefault="00497C18" w:rsidP="00497C18"/>
    <w:p w14:paraId="43122967" w14:textId="5F90CA78" w:rsidR="00497C18" w:rsidRDefault="00497C18" w:rsidP="00497C18">
      <w:r>
        <w:t>Mensagem de notificação do Operador da aceitação do pedido de alteração da Declaração Aduaneira de Importação: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3775"/>
        <w:gridCol w:w="586"/>
        <w:gridCol w:w="708"/>
        <w:gridCol w:w="3908"/>
        <w:gridCol w:w="2350"/>
        <w:gridCol w:w="379"/>
      </w:tblGrid>
      <w:tr w:rsidR="00497C18" w:rsidRPr="000A33DA" w14:paraId="1C39E76F" w14:textId="77777777" w:rsidTr="00D50A38">
        <w:trPr>
          <w:trHeight w:val="709"/>
          <w:tblHeader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2ACB24E4" w14:textId="77777777" w:rsidR="00497C18" w:rsidRPr="000A33DA" w:rsidRDefault="00497C18" w:rsidP="00CD2421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A33DA"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E531BD0" w14:textId="77777777" w:rsidR="00497C18" w:rsidRPr="000A33DA" w:rsidRDefault="00497C18" w:rsidP="00CD2421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A33DA">
              <w:rPr>
                <w:b/>
                <w:snapToGrid w:val="0"/>
                <w:color w:val="FFFFFF" w:themeColor="background1"/>
              </w:rPr>
              <w:br w:type="page"/>
              <w:t>GRUPOS E DADOS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55EE45C" w14:textId="77777777" w:rsidR="00497C18" w:rsidRPr="000A33DA" w:rsidRDefault="00497C18" w:rsidP="00CD2421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A33DA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046B898C" w14:textId="77777777" w:rsidR="00497C18" w:rsidRPr="000A33DA" w:rsidRDefault="00497C18" w:rsidP="00CD2421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A33DA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2C887775" w14:textId="77777777" w:rsidR="00497C18" w:rsidRPr="000A33DA" w:rsidRDefault="00497C18" w:rsidP="00CD2421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A33DA">
              <w:rPr>
                <w:b/>
                <w:snapToGrid w:val="0"/>
                <w:color w:val="FFFFFF" w:themeColor="background1"/>
              </w:rPr>
              <w:t>TAGS XML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0A5B94CE" w14:textId="77777777" w:rsidR="00497C18" w:rsidRPr="000A33DA" w:rsidRDefault="00497C18" w:rsidP="00CD2421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A33DA">
              <w:rPr>
                <w:b/>
                <w:snapToGrid w:val="0"/>
                <w:color w:val="FFFFFF" w:themeColor="background1"/>
              </w:rPr>
              <w:t>OBSERVAÇÕES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76685961" w14:textId="77777777" w:rsidR="00497C18" w:rsidRPr="000A33DA" w:rsidRDefault="00497C18" w:rsidP="00CD2421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A33DA">
              <w:rPr>
                <w:b/>
                <w:snapToGrid w:val="0"/>
                <w:color w:val="FFFFFF" w:themeColor="background1"/>
              </w:rPr>
              <w:t>P</w:t>
            </w:r>
          </w:p>
        </w:tc>
      </w:tr>
      <w:tr w:rsidR="00497C18" w14:paraId="4DCFEBF7" w14:textId="77777777" w:rsidTr="00D50A38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705747" w14:textId="77777777" w:rsidR="00497C18" w:rsidRDefault="00497C18" w:rsidP="00CD2421">
            <w:pPr>
              <w:rPr>
                <w:b/>
              </w:rPr>
            </w:pPr>
            <w:bookmarkStart w:id="40" w:name="_Hlk105419259"/>
            <w:bookmarkStart w:id="41" w:name="_Hlk105419292"/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D1235A" w14:textId="77777777" w:rsidR="00497C18" w:rsidRDefault="00497C18" w:rsidP="00CD2421">
            <w:r>
              <w:rPr>
                <w:b/>
                <w:bCs/>
                <w:snapToGrid w:val="0"/>
                <w:color w:val="0000FF"/>
              </w:rPr>
              <w:t>CC404A</w:t>
            </w:r>
            <w:r>
              <w:t xml:space="preserve"> 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45DE2E" w14:textId="77777777" w:rsidR="00497C18" w:rsidRDefault="00497C18" w:rsidP="00CD2421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69642D" w14:textId="77777777" w:rsidR="00497C18" w:rsidRDefault="00497C18" w:rsidP="00CD242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34E78B" w14:textId="77777777" w:rsidR="00497C18" w:rsidRDefault="00497C18" w:rsidP="00CD2421">
            <w:pPr>
              <w:jc w:val="center"/>
            </w:pPr>
            <w:bookmarkStart w:id="42" w:name="_Hlk105410823"/>
            <w:r>
              <w:rPr>
                <w:b/>
                <w:bCs/>
                <w:snapToGrid w:val="0"/>
                <w:color w:val="0000FF"/>
              </w:rPr>
              <w:t>&lt;CC404A&gt;</w:t>
            </w:r>
            <w:r>
              <w:t xml:space="preserve"> </w:t>
            </w:r>
            <w:bookmarkEnd w:id="42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A38721" w14:textId="77777777" w:rsidR="00497C18" w:rsidRDefault="00497C18" w:rsidP="00CD2421"/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83C958" w14:textId="580FFCA4" w:rsidR="00497C18" w:rsidRDefault="00497C18" w:rsidP="00D07F24">
            <w:pPr>
              <w:jc w:val="center"/>
            </w:pPr>
            <w:r>
              <w:rPr>
                <w:snapToGrid w:val="0"/>
                <w:color w:val="0000FF"/>
              </w:rPr>
              <w:t>1</w:t>
            </w:r>
          </w:p>
        </w:tc>
      </w:tr>
      <w:tr w:rsidR="00497C18" w14:paraId="4EE2BE82" w14:textId="77777777" w:rsidTr="00D50A38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9C4902" w14:textId="77777777" w:rsidR="00497C18" w:rsidRDefault="00497C18" w:rsidP="00CD2421"/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A9A93E" w14:textId="77777777" w:rsidR="00497C18" w:rsidRDefault="00497C18" w:rsidP="00CD2421">
            <w:bookmarkStart w:id="43" w:name="_Hlk105410904"/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  <w:bookmarkEnd w:id="43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CE8F5B" w14:textId="77777777" w:rsidR="00497C18" w:rsidRDefault="00497C18" w:rsidP="00CD242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5E7C1C" w14:textId="77777777" w:rsidR="00497C18" w:rsidRDefault="00497C18" w:rsidP="00CD242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CC2725" w14:textId="77777777" w:rsidR="00497C18" w:rsidRDefault="00497C18" w:rsidP="00CD2421">
            <w:pPr>
              <w:jc w:val="center"/>
            </w:pPr>
            <w:bookmarkStart w:id="44" w:name="_Hlk105411109"/>
            <w:r>
              <w:rPr>
                <w:b/>
                <w:bCs/>
                <w:snapToGrid w:val="0"/>
                <w:color w:val="0000FF"/>
              </w:rPr>
              <w:t>&lt;</w:t>
            </w:r>
            <w:bookmarkStart w:id="45" w:name="_Hlk105410854"/>
            <w:proofErr w:type="spellStart"/>
            <w:r>
              <w:rPr>
                <w:b/>
                <w:bCs/>
                <w:snapToGrid w:val="0"/>
                <w:color w:val="0000FF"/>
              </w:rPr>
              <w:t>messageHeader</w:t>
            </w:r>
            <w:bookmarkEnd w:id="45"/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  <w:bookmarkEnd w:id="44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06A2B6" w14:textId="77777777" w:rsidR="00497C18" w:rsidRDefault="00497C18" w:rsidP="00CD2421"/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9D0C04" w14:textId="785C0301" w:rsidR="00497C18" w:rsidRDefault="00497C18" w:rsidP="00D07F24">
            <w:pPr>
              <w:jc w:val="center"/>
            </w:pPr>
            <w:r>
              <w:rPr>
                <w:snapToGrid w:val="0"/>
                <w:color w:val="0000FF"/>
              </w:rPr>
              <w:t>2</w:t>
            </w:r>
          </w:p>
        </w:tc>
      </w:tr>
      <w:tr w:rsidR="00497C18" w14:paraId="06CC5A9B" w14:textId="77777777" w:rsidTr="00D50A38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35EE2" w14:textId="77777777" w:rsidR="00497C18" w:rsidRDefault="00497C18" w:rsidP="00CD2421">
            <w:bookmarkStart w:id="46" w:name="_Hlk105419204"/>
            <w:bookmarkEnd w:id="40"/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0640" w14:textId="77777777" w:rsidR="00497C18" w:rsidRDefault="00497C18" w:rsidP="00CD242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B2B9" w14:textId="77777777" w:rsidR="00497C18" w:rsidRDefault="00497C18" w:rsidP="00CD242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2526" w14:textId="77777777" w:rsidR="00497C18" w:rsidRDefault="00497C18" w:rsidP="00CD2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D048" w14:textId="77777777" w:rsidR="00497C18" w:rsidRDefault="00497C18" w:rsidP="00CD242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From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642C" w14:textId="77777777" w:rsidR="00497C18" w:rsidRDefault="00497C18" w:rsidP="00CD242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CDC4D" w14:textId="77777777" w:rsidR="00497C18" w:rsidRDefault="00497C18" w:rsidP="00D07F2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7C18" w14:paraId="2D075317" w14:textId="77777777" w:rsidTr="00D50A38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9D9C" w14:textId="77777777" w:rsidR="00497C18" w:rsidRDefault="00497C18" w:rsidP="00CD2421">
            <w:pPr>
              <w:rPr>
                <w:color w:val="000000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5772" w14:textId="77777777" w:rsidR="00497C18" w:rsidRDefault="00497C18" w:rsidP="00CD2421">
            <w:pPr>
              <w:rPr>
                <w:b/>
                <w:bCs/>
                <w:color w:val="000000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Cs w:val="24"/>
              </w:rPr>
              <w:t>Receptor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67DC" w14:textId="77777777" w:rsidR="00497C18" w:rsidRDefault="00497C18" w:rsidP="00CD242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4CA4" w14:textId="77777777" w:rsidR="00497C18" w:rsidRDefault="00497C18" w:rsidP="00CD2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43B2B" w14:textId="77777777" w:rsidR="00497C18" w:rsidRDefault="00497C18" w:rsidP="00CD242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C9BF" w14:textId="77777777" w:rsidR="00497C18" w:rsidRDefault="00497C18" w:rsidP="00CD242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783B" w14:textId="77777777" w:rsidR="00497C18" w:rsidRDefault="00497C18" w:rsidP="00D07F2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7C18" w14:paraId="505280F6" w14:textId="77777777" w:rsidTr="00D50A38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632A" w14:textId="77777777" w:rsidR="00497C18" w:rsidRDefault="00497C18" w:rsidP="00CD2421">
            <w:pPr>
              <w:rPr>
                <w:color w:val="000000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F284" w14:textId="77777777" w:rsidR="00497C18" w:rsidRDefault="00497C18" w:rsidP="00CD242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6488" w14:textId="77777777" w:rsidR="00497C18" w:rsidRDefault="00497C18" w:rsidP="00CD242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8030" w14:textId="77777777" w:rsidR="00497C18" w:rsidRDefault="00497C18" w:rsidP="00CD2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6F8F" w14:textId="77777777" w:rsidR="00497C18" w:rsidRDefault="00497C18" w:rsidP="00CD242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SendingDateAndTime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6451" w14:textId="77777777" w:rsidR="00497C18" w:rsidRDefault="00497C18" w:rsidP="00CD242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4714" w14:textId="77777777" w:rsidR="00497C18" w:rsidRDefault="00497C18" w:rsidP="00D07F2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7C18" w14:paraId="634562B4" w14:textId="77777777" w:rsidTr="00D50A38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4E23" w14:textId="77777777" w:rsidR="00497C18" w:rsidRDefault="00497C18" w:rsidP="00CD2421">
            <w:pPr>
              <w:rPr>
                <w:color w:val="000000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565A" w14:textId="77777777" w:rsidR="00497C18" w:rsidRDefault="00497C18" w:rsidP="00CD242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9907" w14:textId="77777777" w:rsidR="00497C18" w:rsidRDefault="00497C18" w:rsidP="00CD242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95AE" w14:textId="77777777" w:rsidR="00497C18" w:rsidRDefault="00497C18" w:rsidP="00CD2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2308" w14:textId="77777777" w:rsidR="00497C18" w:rsidRDefault="00497C18" w:rsidP="00CD242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B62E" w14:textId="77777777" w:rsidR="00497C18" w:rsidRDefault="00497C18" w:rsidP="00CD242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0FF78" w14:textId="77777777" w:rsidR="00497C18" w:rsidRDefault="00497C18" w:rsidP="00D07F2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7C18" w14:paraId="791A1BD7" w14:textId="77777777" w:rsidTr="00D50A38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717F" w14:textId="77777777" w:rsidR="00497C18" w:rsidRDefault="00497C18" w:rsidP="00CD2421">
            <w:pPr>
              <w:rPr>
                <w:color w:val="000000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1ABC" w14:textId="77777777" w:rsidR="00497C18" w:rsidRDefault="00497C18" w:rsidP="00CD242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730A" w14:textId="77777777" w:rsidR="00497C18" w:rsidRDefault="00497C18" w:rsidP="00CD242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312E" w14:textId="77777777" w:rsidR="00497C18" w:rsidRDefault="00497C18" w:rsidP="00CD2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96CA" w14:textId="77777777" w:rsidR="00497C18" w:rsidRDefault="00497C18" w:rsidP="00CD242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9E7E" w14:textId="77777777" w:rsidR="00497C18" w:rsidRDefault="00497C18" w:rsidP="00CD242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432E" w14:textId="77777777" w:rsidR="00497C18" w:rsidRDefault="00497C18" w:rsidP="00D07F2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7C18" w14:paraId="3E450195" w14:textId="77777777" w:rsidTr="00D50A38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091A" w14:textId="77777777" w:rsidR="00497C18" w:rsidRDefault="00497C18" w:rsidP="00CD2421">
            <w:pPr>
              <w:rPr>
                <w:color w:val="000000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3058" w14:textId="77777777" w:rsidR="00497C18" w:rsidRDefault="00497C18" w:rsidP="00CD242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06A38" w14:textId="77777777" w:rsidR="00497C18" w:rsidRDefault="00497C18" w:rsidP="00CD242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E6C5" w14:textId="77777777" w:rsidR="00497C18" w:rsidRDefault="00497C18" w:rsidP="00CD2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FA4B" w14:textId="77777777" w:rsidR="00497C18" w:rsidRDefault="00497C18" w:rsidP="00CD242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CorrelationID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EA35" w14:textId="77777777" w:rsidR="00497C18" w:rsidRDefault="00497C18" w:rsidP="00CD242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E0B9" w14:textId="77777777" w:rsidR="00497C18" w:rsidRDefault="00497C18" w:rsidP="00D07F2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7C18" w14:paraId="791B90AB" w14:textId="77777777" w:rsidTr="00D50A38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5A8C04" w14:textId="77777777" w:rsidR="00497C18" w:rsidRDefault="00497C18" w:rsidP="00CD2421">
            <w:pPr>
              <w:rPr>
                <w:color w:val="000000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BA5BF4" w14:textId="77777777" w:rsidR="00497C18" w:rsidRDefault="00497C18" w:rsidP="00CD2421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668C10" w14:textId="77777777" w:rsidR="00497C18" w:rsidRDefault="00497C18" w:rsidP="00CD2421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181548" w14:textId="77777777" w:rsidR="00497C18" w:rsidRDefault="00497C18" w:rsidP="00CD242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F55255" w14:textId="77777777" w:rsidR="00497C18" w:rsidRDefault="00497C18" w:rsidP="00CD2421">
            <w:pPr>
              <w:jc w:val="center"/>
            </w:pPr>
            <w:bookmarkStart w:id="47" w:name="_Hlk105411124"/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ImportOperation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  <w:bookmarkEnd w:id="47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64654A" w14:textId="77777777" w:rsidR="00497C18" w:rsidRDefault="00497C18" w:rsidP="00CD2421"/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8E9CA1" w14:textId="1AFA667C" w:rsidR="00497C18" w:rsidRDefault="00497C18" w:rsidP="00D07F24">
            <w:pPr>
              <w:jc w:val="center"/>
            </w:pPr>
            <w:r>
              <w:rPr>
                <w:snapToGrid w:val="0"/>
                <w:color w:val="0000FF"/>
              </w:rPr>
              <w:t>2</w:t>
            </w:r>
          </w:p>
        </w:tc>
      </w:tr>
      <w:bookmarkEnd w:id="41"/>
      <w:bookmarkEnd w:id="46"/>
      <w:tr w:rsidR="00497C18" w14:paraId="663173B4" w14:textId="77777777" w:rsidTr="00D50A38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FB90" w14:textId="77777777" w:rsidR="00497C18" w:rsidRDefault="00497C18" w:rsidP="00CD2421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9E81" w14:textId="77777777" w:rsidR="00497C18" w:rsidRDefault="00497C18" w:rsidP="00CD242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7084" w14:textId="77777777" w:rsidR="00497C18" w:rsidRDefault="00497C18" w:rsidP="00CD242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2D86" w14:textId="77777777" w:rsidR="00497C18" w:rsidRDefault="00497C18" w:rsidP="00CD2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6902" w14:textId="77777777" w:rsidR="00497C18" w:rsidRDefault="00497C18" w:rsidP="00CD242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DB57ED">
              <w:rPr>
                <w:b/>
                <w:bCs/>
                <w:snapToGrid w:val="0"/>
                <w:szCs w:val="24"/>
              </w:rPr>
              <w:t>importCustomsOffice</w:t>
            </w:r>
            <w:proofErr w:type="spellEnd"/>
            <w:r w:rsidRPr="00DB57ED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712D" w14:textId="77777777" w:rsidR="00497C18" w:rsidRDefault="00497C18" w:rsidP="00CD242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CA7F" w14:textId="77777777" w:rsidR="00497C18" w:rsidRDefault="00497C18" w:rsidP="00D07F2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7C18" w14:paraId="5216F91B" w14:textId="77777777" w:rsidTr="00D50A38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AD1D" w14:textId="77777777" w:rsidR="00497C18" w:rsidRDefault="00497C18" w:rsidP="00CD242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12 09 000 000 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FA83" w14:textId="77777777" w:rsidR="00497C18" w:rsidRDefault="00497C18" w:rsidP="00CD242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 local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70A5" w14:textId="77777777" w:rsidR="00497C18" w:rsidRDefault="00497C18" w:rsidP="00CD242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49ED" w14:textId="77777777" w:rsidR="00497C18" w:rsidRDefault="00497C18" w:rsidP="00CD2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an..22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D6B8" w14:textId="77777777" w:rsidR="00497C18" w:rsidRDefault="00497C18" w:rsidP="00CD242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&lt;LRN&gt;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57F0" w14:textId="77777777" w:rsidR="00497C18" w:rsidRDefault="00497C18" w:rsidP="00CD242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7F35" w14:textId="77777777" w:rsidR="00497C18" w:rsidRDefault="00497C18" w:rsidP="00D07F2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7C18" w14:paraId="130AB5CD" w14:textId="77777777" w:rsidTr="00D50A38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6D61" w14:textId="77777777" w:rsidR="00497C18" w:rsidRDefault="00497C18" w:rsidP="00CD2421">
            <w:pPr>
              <w:rPr>
                <w:color w:val="000000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03A6" w14:textId="77777777" w:rsidR="00497C18" w:rsidRPr="001C6509" w:rsidRDefault="00497C18" w:rsidP="00CD2421">
            <w:pPr>
              <w:rPr>
                <w:b/>
                <w:bCs/>
                <w:color w:val="000000"/>
                <w:szCs w:val="24"/>
              </w:rPr>
            </w:pPr>
            <w:r w:rsidRPr="001C6509">
              <w:rPr>
                <w:b/>
                <w:bCs/>
                <w:color w:val="000000"/>
                <w:szCs w:val="24"/>
              </w:rPr>
              <w:t>Número de registo da declaração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AFE1" w14:textId="77777777" w:rsidR="00497C18" w:rsidRDefault="00497C18" w:rsidP="00CD242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0389" w14:textId="77777777" w:rsidR="00497C18" w:rsidRDefault="00497C18" w:rsidP="00CD2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6C79" w14:textId="77777777" w:rsidR="00497C18" w:rsidRDefault="00497C18" w:rsidP="00CD242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customsRegistrationNumber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1F4B" w14:textId="77777777" w:rsidR="00497C18" w:rsidRDefault="00497C18" w:rsidP="00CD242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6913" w14:textId="77777777" w:rsidR="00497C18" w:rsidRDefault="00497C18" w:rsidP="00D07F2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7C18" w14:paraId="62D68A64" w14:textId="77777777" w:rsidTr="00D50A38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4048" w14:textId="77777777" w:rsidR="00497C18" w:rsidRDefault="00497C18" w:rsidP="00CD2421">
            <w:pPr>
              <w:rPr>
                <w:color w:val="000000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D695" w14:textId="77777777" w:rsidR="00497C18" w:rsidRDefault="00497C18" w:rsidP="00CD242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MRN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F676" w14:textId="77777777" w:rsidR="00497C18" w:rsidRDefault="00497C18" w:rsidP="00CD242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C8A8" w14:textId="77777777" w:rsidR="00497C18" w:rsidRDefault="00497C18" w:rsidP="00CD2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D349" w14:textId="77777777" w:rsidR="00497C18" w:rsidRDefault="00497C18" w:rsidP="00CD242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&lt;MRN&gt;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73E9" w14:textId="77777777" w:rsidR="00497C18" w:rsidRDefault="00497C18" w:rsidP="00CD242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63B2" w14:textId="77777777" w:rsidR="00497C18" w:rsidRDefault="00497C18" w:rsidP="00D07F2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7C18" w14:paraId="3017EFC8" w14:textId="77777777" w:rsidTr="00D50A38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7F94A" w14:textId="77777777" w:rsidR="00497C18" w:rsidRDefault="00497C18" w:rsidP="00CD2421">
            <w:pPr>
              <w:rPr>
                <w:color w:val="000000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795B" w14:textId="77777777" w:rsidR="00497C18" w:rsidRPr="001C6509" w:rsidRDefault="00497C18" w:rsidP="00CD2421">
            <w:pPr>
              <w:rPr>
                <w:b/>
                <w:bCs/>
                <w:color w:val="000000"/>
                <w:szCs w:val="24"/>
              </w:rPr>
            </w:pPr>
            <w:r w:rsidRPr="001C6509">
              <w:rPr>
                <w:b/>
                <w:bCs/>
                <w:color w:val="000000"/>
                <w:szCs w:val="24"/>
              </w:rPr>
              <w:t>Data e hora do pedido de alteração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5A00" w14:textId="77777777" w:rsidR="00497C18" w:rsidRDefault="00497C18" w:rsidP="00CD242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5F7C" w14:textId="77777777" w:rsidR="00497C18" w:rsidRDefault="00497C18" w:rsidP="00CD2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D557" w14:textId="77777777" w:rsidR="00497C18" w:rsidRDefault="00497C18" w:rsidP="00CD242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amendmentDateAndTime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43469" w14:textId="77777777" w:rsidR="00497C18" w:rsidRDefault="00497C18" w:rsidP="00CD242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76C2" w14:textId="77777777" w:rsidR="00497C18" w:rsidRDefault="00497C18" w:rsidP="00D07F2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7C18" w14:paraId="33A54318" w14:textId="77777777" w:rsidTr="00D50A38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9683" w14:textId="77777777" w:rsidR="00497C18" w:rsidRDefault="00497C18" w:rsidP="00CD2421">
            <w:pPr>
              <w:rPr>
                <w:color w:val="000000"/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E4AD" w14:textId="77777777" w:rsidR="00497C18" w:rsidRPr="001C6509" w:rsidRDefault="00497C18" w:rsidP="00CD2421">
            <w:pPr>
              <w:rPr>
                <w:b/>
                <w:bCs/>
                <w:color w:val="000000"/>
                <w:szCs w:val="24"/>
              </w:rPr>
            </w:pPr>
            <w:r w:rsidRPr="001C6509">
              <w:rPr>
                <w:b/>
                <w:bCs/>
                <w:color w:val="000000"/>
                <w:szCs w:val="24"/>
              </w:rPr>
              <w:t>Data e hora de aceitação da alteração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98675" w14:textId="77777777" w:rsidR="00497C18" w:rsidRDefault="00497C18" w:rsidP="00CD242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0686" w14:textId="77777777" w:rsidR="00497C18" w:rsidRDefault="00497C18" w:rsidP="00CD2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4295" w14:textId="77777777" w:rsidR="00497C18" w:rsidRDefault="00497C18" w:rsidP="00CD242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amendmentAcceptanceDateAndTime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2A5F" w14:textId="77777777" w:rsidR="00497C18" w:rsidRDefault="00497C18" w:rsidP="00CD242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22A0" w14:textId="77777777" w:rsidR="00497C18" w:rsidRDefault="00497C18" w:rsidP="00D07F2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7C18" w14:paraId="00BDA096" w14:textId="77777777" w:rsidTr="00D50A38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0BC9EE" w14:textId="77777777" w:rsidR="00497C18" w:rsidRDefault="00497C18" w:rsidP="00CD2421">
            <w:pPr>
              <w:jc w:val="center"/>
            </w:pPr>
            <w:r>
              <w:rPr>
                <w:snapToGrid w:val="0"/>
                <w:color w:val="0000FF"/>
              </w:rPr>
              <w:t xml:space="preserve">17 10 000 000 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4EA3F9" w14:textId="77777777" w:rsidR="00497C18" w:rsidRPr="001C6509" w:rsidRDefault="00497C18" w:rsidP="00CD2421">
            <w:r w:rsidRPr="001C6509">
              <w:rPr>
                <w:b/>
                <w:bCs/>
                <w:snapToGrid w:val="0"/>
                <w:color w:val="0000FF"/>
              </w:rPr>
              <w:t>Estância aduaneira de supervisão/controlo</w:t>
            </w:r>
            <w:r w:rsidRPr="001C6509">
              <w:t xml:space="preserve"> 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F5729A" w14:textId="77777777" w:rsidR="00497C18" w:rsidRDefault="00497C18" w:rsidP="00CD242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3A748E" w14:textId="77777777" w:rsidR="00497C18" w:rsidRDefault="00497C18" w:rsidP="00CD242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965A1B" w14:textId="77777777" w:rsidR="00497C18" w:rsidRDefault="00497C18" w:rsidP="00CD242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SupervisingCustomsOffice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0B94A7" w14:textId="77777777" w:rsidR="00497C18" w:rsidRDefault="00497C18" w:rsidP="00CD2421"/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529226" w14:textId="2C5E4CFB" w:rsidR="00497C18" w:rsidRDefault="00497C18" w:rsidP="00D07F24">
            <w:pPr>
              <w:jc w:val="center"/>
            </w:pPr>
            <w:r>
              <w:rPr>
                <w:snapToGrid w:val="0"/>
                <w:color w:val="0000FF"/>
              </w:rPr>
              <w:t>2</w:t>
            </w:r>
          </w:p>
        </w:tc>
      </w:tr>
      <w:tr w:rsidR="00497C18" w14:paraId="0A6031A3" w14:textId="77777777" w:rsidTr="00D50A38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59BC" w14:textId="77777777" w:rsidR="00497C18" w:rsidRDefault="00497C18" w:rsidP="00CD242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17 10 001 000 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4077" w14:textId="77777777" w:rsidR="00497C18" w:rsidRDefault="00497C18" w:rsidP="00CD242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D8EC" w14:textId="77777777" w:rsidR="00497C18" w:rsidRDefault="00497C18" w:rsidP="00CD242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BF6C" w14:textId="77777777" w:rsidR="00497C18" w:rsidRDefault="00497C18" w:rsidP="00CD2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60D6" w14:textId="77777777" w:rsidR="00497C18" w:rsidRDefault="00497C18" w:rsidP="00CD242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B9F8" w14:textId="77777777" w:rsidR="00497C18" w:rsidRDefault="00497C18" w:rsidP="00CD242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6332" w14:textId="77777777" w:rsidR="00497C18" w:rsidRDefault="00497C18" w:rsidP="00D07F2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7C18" w14:paraId="7F5E6B4D" w14:textId="77777777" w:rsidTr="00D50A38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5CDDBC" w14:textId="77777777" w:rsidR="00497C18" w:rsidRDefault="00497C18" w:rsidP="00CD2421">
            <w:pPr>
              <w:jc w:val="center"/>
            </w:pPr>
            <w:r>
              <w:rPr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B32C85" w14:textId="77777777" w:rsidR="00497C18" w:rsidRDefault="00497C18" w:rsidP="00CD2421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BFBF22" w14:textId="77777777" w:rsidR="00497C18" w:rsidRDefault="00497C18" w:rsidP="00CD2421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146CDF" w14:textId="77777777" w:rsidR="00497C18" w:rsidRDefault="00497C18" w:rsidP="00CD242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A1619B" w14:textId="77777777" w:rsidR="00497C18" w:rsidRDefault="00497C18" w:rsidP="00CD242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Declarant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2A52CC" w14:textId="77777777" w:rsidR="00497C18" w:rsidRDefault="00497C18" w:rsidP="00CD2421"/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B72DA2" w14:textId="74700FC3" w:rsidR="00497C18" w:rsidRDefault="00497C18" w:rsidP="00D07F24">
            <w:pPr>
              <w:jc w:val="center"/>
            </w:pPr>
            <w:r>
              <w:rPr>
                <w:snapToGrid w:val="0"/>
                <w:color w:val="0000FF"/>
              </w:rPr>
              <w:t>2</w:t>
            </w:r>
          </w:p>
        </w:tc>
      </w:tr>
      <w:tr w:rsidR="00497C18" w14:paraId="2D28CBDE" w14:textId="77777777" w:rsidTr="00D50A38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65CD" w14:textId="77777777" w:rsidR="00497C18" w:rsidRDefault="00497C18" w:rsidP="00CD242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13 05 016 000 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5AFE" w14:textId="77777777" w:rsidR="00497C18" w:rsidRDefault="00497C18" w:rsidP="00CD242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7CDE" w14:textId="77777777" w:rsidR="00497C18" w:rsidRDefault="00497C18" w:rsidP="00CD242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2C23" w14:textId="77777777" w:rsidR="00497C18" w:rsidRDefault="00497C18" w:rsidP="00CD2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0C3E" w14:textId="77777777" w:rsidR="00497C18" w:rsidRDefault="00497C18" w:rsidP="00CD242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4B9C" w14:textId="77777777" w:rsidR="00497C18" w:rsidRDefault="00497C18" w:rsidP="00CD242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9C80" w14:textId="77777777" w:rsidR="00497C18" w:rsidRDefault="00497C18" w:rsidP="00D07F2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7C18" w14:paraId="150E20A9" w14:textId="77777777" w:rsidTr="00D50A38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D6BF" w14:textId="77777777" w:rsidR="00497C18" w:rsidRDefault="00497C18" w:rsidP="00CD242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13 05 017 000 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21B8" w14:textId="77777777" w:rsidR="00497C18" w:rsidRDefault="00497C18" w:rsidP="00CD242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82DC" w14:textId="77777777" w:rsidR="00497C18" w:rsidRDefault="00497C18" w:rsidP="00CD242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04CA" w14:textId="77777777" w:rsidR="00497C18" w:rsidRDefault="00497C18" w:rsidP="00CD2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B58B" w14:textId="77777777" w:rsidR="00497C18" w:rsidRDefault="00497C18" w:rsidP="00CD242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4825" w14:textId="77777777" w:rsidR="00497C18" w:rsidRDefault="00497C18" w:rsidP="00CD242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AB8D" w14:textId="77777777" w:rsidR="00497C18" w:rsidRDefault="00497C18" w:rsidP="00D07F2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7C18" w14:paraId="7165A6B1" w14:textId="77777777" w:rsidTr="00D50A38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079E1A" w14:textId="77777777" w:rsidR="00497C18" w:rsidRDefault="00497C18" w:rsidP="00CD2421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4939D0" w14:textId="77777777" w:rsidR="00497C18" w:rsidRDefault="00497C18" w:rsidP="00CD2421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3BCFC2" w14:textId="77777777" w:rsidR="00497C18" w:rsidRDefault="00497C18" w:rsidP="00CD242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9E0E3C" w14:textId="77777777" w:rsidR="00497C18" w:rsidRDefault="00497C18" w:rsidP="00CD242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94D595" w14:textId="77777777" w:rsidR="00497C18" w:rsidRDefault="00497C18" w:rsidP="00CD242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D2A166" w14:textId="77777777" w:rsidR="00497C18" w:rsidRDefault="00497C18" w:rsidP="00CD2421"/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86B1F3" w14:textId="0A19B2F0" w:rsidR="00497C18" w:rsidRDefault="00497C18" w:rsidP="00D07F24">
            <w:pPr>
              <w:jc w:val="center"/>
            </w:pPr>
            <w:r>
              <w:rPr>
                <w:snapToGrid w:val="0"/>
                <w:color w:val="0000FF"/>
              </w:rPr>
              <w:t>3</w:t>
            </w:r>
          </w:p>
        </w:tc>
      </w:tr>
      <w:tr w:rsidR="00497C18" w14:paraId="65765E60" w14:textId="77777777" w:rsidTr="00D50A38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D853" w14:textId="77777777" w:rsidR="00497C18" w:rsidRDefault="00497C18" w:rsidP="00CD242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C417" w14:textId="77777777" w:rsidR="00497C18" w:rsidRDefault="00497C18" w:rsidP="00CD242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7B54" w14:textId="77777777" w:rsidR="00497C18" w:rsidRDefault="00497C18" w:rsidP="00CD242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1F83D" w14:textId="77777777" w:rsidR="00497C18" w:rsidRDefault="00497C18" w:rsidP="00CD2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3B3E" w14:textId="77777777" w:rsidR="00497C18" w:rsidRDefault="00497C18" w:rsidP="00CD242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6F66" w14:textId="77777777" w:rsidR="00497C18" w:rsidRDefault="00497C18" w:rsidP="00CD242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6688" w14:textId="77777777" w:rsidR="00497C18" w:rsidRDefault="00497C18" w:rsidP="00D07F2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97C18" w14:paraId="79782008" w14:textId="77777777" w:rsidTr="00D50A38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6318" w14:textId="77777777" w:rsidR="00497C18" w:rsidRDefault="00497C18" w:rsidP="00CD242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13 05 018 020 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3782" w14:textId="77777777" w:rsidR="00497C18" w:rsidRDefault="00497C18" w:rsidP="00CD242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3B03" w14:textId="77777777" w:rsidR="00497C18" w:rsidRDefault="00497C18" w:rsidP="00CD242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B231" w14:textId="77777777" w:rsidR="00497C18" w:rsidRDefault="00497C18" w:rsidP="00CD2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BBF2" w14:textId="77777777" w:rsidR="00497C18" w:rsidRDefault="00497C18" w:rsidP="00CD242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0AF5" w14:textId="77777777" w:rsidR="00497C18" w:rsidRDefault="00497C18" w:rsidP="00CD242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1CE4" w14:textId="77777777" w:rsidR="00497C18" w:rsidRDefault="00497C18" w:rsidP="00D07F2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97C18" w14:paraId="48D70F96" w14:textId="77777777" w:rsidTr="00D50A38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BE82" w14:textId="77777777" w:rsidR="00497C18" w:rsidRDefault="00497C18" w:rsidP="00CD242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2E68" w14:textId="77777777" w:rsidR="00497C18" w:rsidRDefault="00497C18" w:rsidP="00CD242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39ED" w14:textId="77777777" w:rsidR="00497C18" w:rsidRDefault="00497C18" w:rsidP="00CD242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1389" w14:textId="77777777" w:rsidR="00497C18" w:rsidRDefault="00497C18" w:rsidP="00CD2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51D3" w14:textId="77777777" w:rsidR="00497C18" w:rsidRDefault="00497C18" w:rsidP="00CD242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EA6F" w14:textId="77777777" w:rsidR="00497C18" w:rsidRDefault="00497C18" w:rsidP="00CD242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9BEA" w14:textId="77777777" w:rsidR="00497C18" w:rsidRDefault="00497C18" w:rsidP="00D07F2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97C18" w14:paraId="55623AE7" w14:textId="77777777" w:rsidTr="00D50A38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D471" w14:textId="77777777" w:rsidR="00497C18" w:rsidRDefault="00497C18" w:rsidP="00CD242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BE2EB" w14:textId="77777777" w:rsidR="00497C18" w:rsidRDefault="00497C18" w:rsidP="00CD242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328D" w14:textId="77777777" w:rsidR="00497C18" w:rsidRDefault="00497C18" w:rsidP="00CD242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3B9E" w14:textId="77777777" w:rsidR="00497C18" w:rsidRDefault="00497C18" w:rsidP="00CD2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E18F" w14:textId="77777777" w:rsidR="00497C18" w:rsidRDefault="00497C18" w:rsidP="00CD242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F786" w14:textId="77777777" w:rsidR="00497C18" w:rsidRDefault="00497C18" w:rsidP="00CD242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C1F3" w14:textId="77777777" w:rsidR="00497C18" w:rsidRDefault="00497C18" w:rsidP="00D07F2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97C18" w14:paraId="7F375B65" w14:textId="77777777" w:rsidTr="00D50A38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7A8F87" w14:textId="77777777" w:rsidR="00497C18" w:rsidRDefault="00497C18" w:rsidP="00CD2421">
            <w:pPr>
              <w:jc w:val="center"/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E0FF30" w14:textId="77777777" w:rsidR="00497C18" w:rsidRDefault="00497C18" w:rsidP="00CD2421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AAC9C7" w14:textId="77777777" w:rsidR="00497C18" w:rsidRDefault="00497C18" w:rsidP="00CD2421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0B9C01" w14:textId="77777777" w:rsidR="00497C18" w:rsidRDefault="00497C18" w:rsidP="00CD2421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6C9B7F" w14:textId="77777777" w:rsidR="00497C18" w:rsidRDefault="00497C18" w:rsidP="00CD2421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Representative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961568" w14:textId="77777777" w:rsidR="00497C18" w:rsidRDefault="00497C18" w:rsidP="00CD2421"/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BFE816" w14:textId="16F267D9" w:rsidR="00497C18" w:rsidRDefault="00497C18" w:rsidP="00D07F24">
            <w:pPr>
              <w:jc w:val="center"/>
            </w:pPr>
            <w:r>
              <w:rPr>
                <w:snapToGrid w:val="0"/>
                <w:color w:val="0000FF"/>
              </w:rPr>
              <w:t>2</w:t>
            </w:r>
          </w:p>
        </w:tc>
      </w:tr>
      <w:tr w:rsidR="00497C18" w14:paraId="48A72452" w14:textId="77777777" w:rsidTr="00D50A38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35DE" w14:textId="77777777" w:rsidR="00497C18" w:rsidRDefault="00497C18" w:rsidP="00CD242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4902" w14:textId="77777777" w:rsidR="00497C18" w:rsidRDefault="00497C18" w:rsidP="00CD242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B6E0" w14:textId="77777777" w:rsidR="00497C18" w:rsidRDefault="00497C18" w:rsidP="00CD242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B7D3" w14:textId="77777777" w:rsidR="00497C18" w:rsidRDefault="00497C18" w:rsidP="00CD2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C44A" w14:textId="77777777" w:rsidR="00497C18" w:rsidRDefault="00497C18" w:rsidP="00CD242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0BEC" w14:textId="77777777" w:rsidR="00497C18" w:rsidRDefault="00497C18" w:rsidP="00CD242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29B0" w14:textId="77777777" w:rsidR="00497C18" w:rsidRDefault="00497C18" w:rsidP="00D07F2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97C18" w14:paraId="76FADD72" w14:textId="77777777" w:rsidTr="00D50A38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4065" w14:textId="77777777" w:rsidR="00497C18" w:rsidRDefault="00497C18" w:rsidP="00CD2421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3E07" w14:textId="77777777" w:rsidR="00497C18" w:rsidRDefault="00497C18" w:rsidP="00CD242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7C7D" w14:textId="77777777" w:rsidR="00497C18" w:rsidRDefault="00497C18" w:rsidP="00CD2421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C19D" w14:textId="77777777" w:rsidR="00497C18" w:rsidRDefault="00497C18" w:rsidP="00CD242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AE21" w14:textId="77777777" w:rsidR="00497C18" w:rsidRDefault="00497C18" w:rsidP="00CD2421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F8D7" w14:textId="77777777" w:rsidR="00497C18" w:rsidRDefault="00497C18" w:rsidP="00CD2421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F0335" w14:textId="77777777" w:rsidR="00497C18" w:rsidRDefault="00497C18" w:rsidP="00D50A38">
            <w:pPr>
              <w:keepNext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</w:tbl>
    <w:p w14:paraId="63AA244D" w14:textId="6A674304" w:rsidR="004F7761" w:rsidRDefault="00D50A38" w:rsidP="00D50A38">
      <w:pPr>
        <w:pStyle w:val="Caption"/>
        <w:jc w:val="center"/>
      </w:pPr>
      <w:bookmarkStart w:id="48" w:name="_Toc127538672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</w:t>
      </w:r>
      <w:r w:rsidRPr="00945AA2">
        <w:t>ELEMENTOS DE DADOS DA MENSAGEM CC4</w:t>
      </w:r>
      <w:r>
        <w:t>04</w:t>
      </w:r>
      <w:r w:rsidRPr="00945AA2">
        <w:t>A</w:t>
      </w:r>
      <w:bookmarkEnd w:id="48"/>
    </w:p>
    <w:p w14:paraId="5A3F5A64" w14:textId="77777777" w:rsidR="004F7761" w:rsidRDefault="004F7761" w:rsidP="004F7761">
      <w:pPr>
        <w:sectPr w:rsidR="004F7761" w:rsidSect="00351E87">
          <w:headerReference w:type="even" r:id="rId22"/>
          <w:footerReference w:type="even" r:id="rId23"/>
          <w:headerReference w:type="first" r:id="rId24"/>
          <w:footerReference w:type="first" r:id="rId25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</w:p>
    <w:p w14:paraId="625CE23C" w14:textId="77777777" w:rsidR="00B86E26" w:rsidRPr="00C35F7D" w:rsidRDefault="00B86E26" w:rsidP="00B86E26">
      <w:pPr>
        <w:pStyle w:val="Heading1"/>
        <w:numPr>
          <w:ilvl w:val="0"/>
          <w:numId w:val="34"/>
        </w:numPr>
        <w:tabs>
          <w:tab w:val="clear" w:pos="720"/>
        </w:tabs>
        <w:ind w:left="432" w:hanging="432"/>
      </w:pPr>
      <w:bookmarkStart w:id="49" w:name="_Toc107238333"/>
      <w:bookmarkStart w:id="50" w:name="_Toc127538666"/>
      <w:r w:rsidRPr="00C35F7D">
        <w:t>Legenda</w:t>
      </w:r>
      <w:bookmarkEnd w:id="49"/>
      <w:bookmarkEnd w:id="50"/>
    </w:p>
    <w:p w14:paraId="42DEBC88" w14:textId="77777777" w:rsidR="004442AC" w:rsidRDefault="004442AC" w:rsidP="004442AC">
      <w:pPr>
        <w:spacing w:before="120" w:after="0" w:line="360" w:lineRule="auto"/>
        <w:ind w:left="357"/>
        <w:jc w:val="both"/>
        <w:rPr>
          <w:b/>
        </w:rPr>
      </w:pPr>
    </w:p>
    <w:p w14:paraId="20600F9C" w14:textId="5659820B" w:rsidR="00B86E26" w:rsidRDefault="00B86E26" w:rsidP="00570206">
      <w:pPr>
        <w:numPr>
          <w:ilvl w:val="0"/>
          <w:numId w:val="35"/>
        </w:numPr>
        <w:spacing w:before="120" w:after="0" w:line="360" w:lineRule="auto"/>
        <w:ind w:left="357" w:hanging="357"/>
        <w:jc w:val="both"/>
        <w:rPr>
          <w:b/>
        </w:rPr>
      </w:pPr>
      <w:r>
        <w:rPr>
          <w:b/>
        </w:rPr>
        <w:t>E.D.</w:t>
      </w:r>
    </w:p>
    <w:p w14:paraId="20439829" w14:textId="77777777" w:rsidR="00B86E26" w:rsidRPr="004E460D" w:rsidRDefault="00B86E26" w:rsidP="00570206">
      <w:pPr>
        <w:numPr>
          <w:ilvl w:val="0"/>
          <w:numId w:val="36"/>
        </w:numPr>
        <w:tabs>
          <w:tab w:val="num" w:pos="720"/>
        </w:tabs>
        <w:spacing w:after="0" w:line="360" w:lineRule="auto"/>
        <w:jc w:val="both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5C31111E" w14:textId="77777777" w:rsidR="00B86E26" w:rsidRDefault="00B86E26" w:rsidP="00570206">
      <w:pPr>
        <w:numPr>
          <w:ilvl w:val="0"/>
          <w:numId w:val="35"/>
        </w:numPr>
        <w:spacing w:before="120" w:after="0" w:line="360" w:lineRule="auto"/>
        <w:ind w:left="357" w:hanging="357"/>
        <w:jc w:val="both"/>
        <w:rPr>
          <w:b/>
        </w:rPr>
      </w:pPr>
      <w:r>
        <w:rPr>
          <w:b/>
        </w:rPr>
        <w:t>GRUPOS E DADOS:</w:t>
      </w:r>
    </w:p>
    <w:p w14:paraId="616A9CE3" w14:textId="77777777" w:rsidR="00B86E26" w:rsidRDefault="00B86E26" w:rsidP="00570206">
      <w:pPr>
        <w:numPr>
          <w:ilvl w:val="0"/>
          <w:numId w:val="36"/>
        </w:numPr>
        <w:tabs>
          <w:tab w:val="num" w:pos="720"/>
        </w:tabs>
        <w:spacing w:after="0" w:line="360" w:lineRule="auto"/>
        <w:jc w:val="both"/>
      </w:pPr>
      <w:r>
        <w:t>Nome do dado ou grupo de dados.</w:t>
      </w:r>
    </w:p>
    <w:p w14:paraId="5211AD5F" w14:textId="77777777" w:rsidR="00B86E26" w:rsidRDefault="00B86E26" w:rsidP="00570206">
      <w:pPr>
        <w:numPr>
          <w:ilvl w:val="0"/>
          <w:numId w:val="35"/>
        </w:numPr>
        <w:spacing w:before="120" w:after="0" w:line="360" w:lineRule="auto"/>
        <w:ind w:left="357" w:hanging="357"/>
        <w:jc w:val="both"/>
        <w:rPr>
          <w:b/>
        </w:rPr>
      </w:pPr>
      <w:r>
        <w:rPr>
          <w:b/>
        </w:rPr>
        <w:t>O/C/F:</w:t>
      </w:r>
    </w:p>
    <w:p w14:paraId="0B34E77D" w14:textId="77777777" w:rsidR="00B86E26" w:rsidRDefault="00B86E26" w:rsidP="00570206">
      <w:pPr>
        <w:numPr>
          <w:ilvl w:val="0"/>
          <w:numId w:val="36"/>
        </w:numPr>
        <w:tabs>
          <w:tab w:val="num" w:pos="720"/>
        </w:tabs>
        <w:spacing w:after="0" w:line="360" w:lineRule="auto"/>
        <w:jc w:val="both"/>
      </w:pPr>
      <w:r>
        <w:t>Descrição do estado dos dados:</w:t>
      </w:r>
    </w:p>
    <w:p w14:paraId="07A14EF3" w14:textId="77777777" w:rsidR="00B86E26" w:rsidRDefault="00B86E26" w:rsidP="00570206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  <w:jc w:val="both"/>
      </w:pPr>
      <w:r>
        <w:rPr>
          <w:b/>
        </w:rPr>
        <w:t>O</w:t>
      </w:r>
      <w:r>
        <w:t xml:space="preserve"> – Obrigatório;</w:t>
      </w:r>
    </w:p>
    <w:p w14:paraId="525E7E04" w14:textId="77777777" w:rsidR="00B86E26" w:rsidRDefault="00B86E26" w:rsidP="00570206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  <w:jc w:val="both"/>
      </w:pPr>
      <w:r>
        <w:rPr>
          <w:b/>
        </w:rPr>
        <w:t>C</w:t>
      </w:r>
      <w:r>
        <w:t xml:space="preserve"> – Condicionado;</w:t>
      </w:r>
    </w:p>
    <w:p w14:paraId="0E155312" w14:textId="77777777" w:rsidR="00B86E26" w:rsidRDefault="00B86E26" w:rsidP="00570206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  <w:jc w:val="both"/>
      </w:pPr>
      <w:r>
        <w:rPr>
          <w:b/>
        </w:rPr>
        <w:t>F</w:t>
      </w:r>
      <w:r>
        <w:t xml:space="preserve"> – Facultativo.</w:t>
      </w:r>
    </w:p>
    <w:p w14:paraId="6320976E" w14:textId="77777777" w:rsidR="00B86E26" w:rsidRDefault="00B86E26" w:rsidP="00570206">
      <w:pPr>
        <w:numPr>
          <w:ilvl w:val="0"/>
          <w:numId w:val="35"/>
        </w:numPr>
        <w:spacing w:before="120" w:after="0" w:line="360" w:lineRule="auto"/>
        <w:ind w:left="357" w:hanging="357"/>
        <w:jc w:val="both"/>
        <w:rPr>
          <w:b/>
        </w:rPr>
      </w:pPr>
      <w:r>
        <w:rPr>
          <w:b/>
        </w:rPr>
        <w:t>TIPO:</w:t>
      </w:r>
    </w:p>
    <w:p w14:paraId="745E3225" w14:textId="77777777" w:rsidR="00B86E26" w:rsidRDefault="00B86E26" w:rsidP="00570206">
      <w:pPr>
        <w:numPr>
          <w:ilvl w:val="0"/>
          <w:numId w:val="36"/>
        </w:numPr>
        <w:tabs>
          <w:tab w:val="num" w:pos="720"/>
        </w:tabs>
        <w:spacing w:after="0" w:line="360" w:lineRule="auto"/>
        <w:jc w:val="both"/>
      </w:pPr>
      <w:r>
        <w:t>Descreve o tipo e comprimento dos dados:</w:t>
      </w:r>
    </w:p>
    <w:p w14:paraId="5CB6B7D1" w14:textId="77777777" w:rsidR="00B86E26" w:rsidRDefault="00B86E26" w:rsidP="00570206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  <w:jc w:val="both"/>
      </w:pPr>
      <w:proofErr w:type="spellStart"/>
      <w:r>
        <w:rPr>
          <w:b/>
        </w:rPr>
        <w:t>an</w:t>
      </w:r>
      <w:proofErr w:type="spellEnd"/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68B6A8DC" w14:textId="77777777" w:rsidR="00B86E26" w:rsidRDefault="00B86E26" w:rsidP="00570206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  <w:jc w:val="both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4278FB41" w14:textId="77777777" w:rsidR="00B86E26" w:rsidRDefault="00B86E26" w:rsidP="00570206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  <w:jc w:val="both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364BC5B4" w14:textId="77777777" w:rsidR="00B86E26" w:rsidRDefault="00B86E26" w:rsidP="00570206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  <w:jc w:val="both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caracter;</w:t>
      </w:r>
    </w:p>
    <w:p w14:paraId="13EC631C" w14:textId="77777777" w:rsidR="00B86E26" w:rsidRDefault="00B86E26" w:rsidP="00570206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  <w:jc w:val="both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6EA2DF0B" w14:textId="77777777" w:rsidR="00B86E26" w:rsidRDefault="00B86E26" w:rsidP="00570206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  <w:jc w:val="both"/>
      </w:pPr>
      <w:r>
        <w:rPr>
          <w:b/>
        </w:rPr>
        <w:t xml:space="preserve">date -&gt; </w:t>
      </w:r>
      <w:r>
        <w:rPr>
          <w:bCs/>
        </w:rPr>
        <w:t xml:space="preserve">data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(AAAA-MM-DD)</w:t>
      </w:r>
    </w:p>
    <w:p w14:paraId="795399D6" w14:textId="77777777" w:rsidR="00B86E26" w:rsidRDefault="00B86E26" w:rsidP="00570206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  <w:jc w:val="both"/>
      </w:pPr>
      <w:proofErr w:type="spellStart"/>
      <w:r>
        <w:rPr>
          <w:b/>
        </w:rPr>
        <w:t>dateTime</w:t>
      </w:r>
      <w:proofErr w:type="spellEnd"/>
      <w:r>
        <w:rPr>
          <w:b/>
        </w:rPr>
        <w:t xml:space="preserve"> -&gt; </w:t>
      </w:r>
      <w:r>
        <w:rPr>
          <w:bCs/>
        </w:rPr>
        <w:t xml:space="preserve">data/hora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AAAA-MM-DDThh:mm:ss</w:t>
      </w:r>
      <w:proofErr w:type="spellEnd"/>
      <w:r>
        <w:rPr>
          <w:bCs/>
        </w:rPr>
        <w:t>[-</w:t>
      </w:r>
      <w:proofErr w:type="spellStart"/>
      <w:r>
        <w:rPr>
          <w:bCs/>
        </w:rPr>
        <w:t>mm:mm</w:t>
      </w:r>
      <w:proofErr w:type="spellEnd"/>
      <w:r>
        <w:rPr>
          <w:bCs/>
        </w:rPr>
        <w:t>])</w:t>
      </w:r>
    </w:p>
    <w:p w14:paraId="174195DD" w14:textId="77777777" w:rsidR="00B86E26" w:rsidRDefault="00B86E26" w:rsidP="00570206">
      <w:pPr>
        <w:numPr>
          <w:ilvl w:val="0"/>
          <w:numId w:val="35"/>
        </w:numPr>
        <w:spacing w:before="120" w:after="0" w:line="360" w:lineRule="auto"/>
        <w:ind w:left="357" w:hanging="357"/>
        <w:jc w:val="both"/>
        <w:rPr>
          <w:b/>
        </w:rPr>
      </w:pPr>
      <w:bookmarkStart w:id="51" w:name="_Hlk105410777"/>
      <w:r w:rsidRPr="00D5123A">
        <w:rPr>
          <w:b/>
        </w:rPr>
        <w:t>TAGS</w:t>
      </w:r>
      <w:r>
        <w:rPr>
          <w:b/>
        </w:rPr>
        <w:t xml:space="preserve"> XML:</w:t>
      </w:r>
    </w:p>
    <w:p w14:paraId="4A1F0126" w14:textId="77777777" w:rsidR="00B86E26" w:rsidRPr="00FC5BE3" w:rsidRDefault="00B86E26" w:rsidP="00570206">
      <w:pPr>
        <w:numPr>
          <w:ilvl w:val="0"/>
          <w:numId w:val="36"/>
        </w:numPr>
        <w:spacing w:after="0" w:line="360" w:lineRule="auto"/>
        <w:jc w:val="both"/>
      </w:pPr>
      <w:r w:rsidRPr="00FC5BE3">
        <w:t xml:space="preserve">Exemplo: </w:t>
      </w:r>
      <w:r w:rsidRPr="00BC2801">
        <w:rPr>
          <w:b/>
          <w:bCs/>
          <w:snapToGrid w:val="0"/>
        </w:rPr>
        <w:t>&lt;</w:t>
      </w:r>
      <w:proofErr w:type="spellStart"/>
      <w:r w:rsidRPr="00BC2801">
        <w:rPr>
          <w:b/>
          <w:bCs/>
          <w:snapToGrid w:val="0"/>
        </w:rPr>
        <w:t>messageHeader</w:t>
      </w:r>
      <w:proofErr w:type="spellEnd"/>
      <w:r w:rsidRPr="00BC2801">
        <w:rPr>
          <w:b/>
          <w:bCs/>
          <w:snapToGrid w:val="0"/>
        </w:rPr>
        <w:t>&gt;</w:t>
      </w:r>
      <w:r w:rsidRPr="00BC2801">
        <w:t xml:space="preserve"> </w:t>
      </w:r>
    </w:p>
    <w:p w14:paraId="227BDBAF" w14:textId="77777777" w:rsidR="00B86E26" w:rsidRPr="00FC5BE3" w:rsidRDefault="00B86E26" w:rsidP="00570206">
      <w:pPr>
        <w:numPr>
          <w:ilvl w:val="0"/>
          <w:numId w:val="39"/>
        </w:numPr>
        <w:spacing w:after="0" w:line="360" w:lineRule="auto"/>
        <w:ind w:left="1068"/>
        <w:jc w:val="both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04A789FE" w14:textId="77777777" w:rsidR="00B86E26" w:rsidRPr="00FC5BE3" w:rsidRDefault="00B86E26" w:rsidP="00570206">
      <w:pPr>
        <w:numPr>
          <w:ilvl w:val="0"/>
          <w:numId w:val="35"/>
        </w:numPr>
        <w:spacing w:before="120" w:after="0" w:line="360" w:lineRule="auto"/>
        <w:ind w:left="357" w:hanging="357"/>
        <w:jc w:val="both"/>
        <w:rPr>
          <w:b/>
        </w:rPr>
      </w:pPr>
      <w:r w:rsidRPr="00FC5BE3">
        <w:rPr>
          <w:b/>
        </w:rPr>
        <w:t>P:</w:t>
      </w:r>
    </w:p>
    <w:p w14:paraId="2A657857" w14:textId="77777777" w:rsidR="00B86E26" w:rsidRPr="00FC5BE3" w:rsidRDefault="00B86E26" w:rsidP="00570206">
      <w:pPr>
        <w:numPr>
          <w:ilvl w:val="0"/>
          <w:numId w:val="36"/>
        </w:numPr>
        <w:tabs>
          <w:tab w:val="num" w:pos="720"/>
        </w:tabs>
        <w:spacing w:after="0" w:line="360" w:lineRule="auto"/>
        <w:jc w:val="both"/>
      </w:pPr>
      <w:r w:rsidRPr="00FC5BE3">
        <w:t xml:space="preserve">Indica o nível de profundidade de uma </w:t>
      </w:r>
      <w:proofErr w:type="spellStart"/>
      <w:r w:rsidRPr="00FC5BE3">
        <w:t>tag</w:t>
      </w:r>
      <w:proofErr w:type="spellEnd"/>
      <w:r w:rsidRPr="00FC5BE3">
        <w:t>.</w:t>
      </w:r>
    </w:p>
    <w:p w14:paraId="11C67BBF" w14:textId="77777777" w:rsidR="00B86E26" w:rsidRDefault="00B86E26" w:rsidP="00570206">
      <w:pPr>
        <w:numPr>
          <w:ilvl w:val="0"/>
          <w:numId w:val="39"/>
        </w:numPr>
        <w:spacing w:after="0" w:line="360" w:lineRule="auto"/>
        <w:ind w:left="1068"/>
        <w:jc w:val="both"/>
      </w:pPr>
      <w:r w:rsidRPr="00FC5BE3">
        <w:t>&lt;</w:t>
      </w:r>
      <w:r w:rsidRPr="007042C6">
        <w:rPr>
          <w:b/>
          <w:bCs/>
        </w:rPr>
        <w:t>CC404A</w:t>
      </w:r>
      <w:r w:rsidRPr="00FC5BE3">
        <w:t>&gt; tem profundidade 1. Os elementos &lt;</w:t>
      </w:r>
      <w:proofErr w:type="spellStart"/>
      <w:r w:rsidRPr="007042C6">
        <w:rPr>
          <w:b/>
          <w:bCs/>
        </w:rPr>
        <w:t>messageHeader</w:t>
      </w:r>
      <w:proofErr w:type="spellEnd"/>
      <w:r w:rsidRPr="00FC5BE3">
        <w:t>&gt; e &lt;</w:t>
      </w:r>
      <w:proofErr w:type="spellStart"/>
      <w:r w:rsidRPr="007042C6">
        <w:rPr>
          <w:b/>
          <w:bCs/>
        </w:rPr>
        <w:t>ImportOperation</w:t>
      </w:r>
      <w:proofErr w:type="spellEnd"/>
      <w:r w:rsidRPr="00FC5BE3">
        <w:t>&gt; tem profundidade 2. O elemento &lt;</w:t>
      </w:r>
      <w:proofErr w:type="spellStart"/>
      <w:r w:rsidRPr="007042C6">
        <w:rPr>
          <w:b/>
          <w:bCs/>
        </w:rPr>
        <w:t>From</w:t>
      </w:r>
      <w:proofErr w:type="spellEnd"/>
      <w:r w:rsidRPr="00FC5BE3">
        <w:t>&gt; (que se encontra dentro do ‘</w:t>
      </w:r>
      <w:proofErr w:type="spellStart"/>
      <w:r w:rsidRPr="007042C6">
        <w:rPr>
          <w:b/>
          <w:bCs/>
        </w:rPr>
        <w:t>messageHeader</w:t>
      </w:r>
      <w:proofErr w:type="spellEnd"/>
      <w:r w:rsidRPr="007042C6">
        <w:t>’</w:t>
      </w:r>
      <w:r>
        <w:t xml:space="preserve">) tem profundidade 3. </w:t>
      </w:r>
    </w:p>
    <w:bookmarkEnd w:id="51"/>
    <w:p w14:paraId="06861593" w14:textId="77777777" w:rsidR="00B86E26" w:rsidRPr="00726063" w:rsidRDefault="00B86E26" w:rsidP="00B86E26"/>
    <w:p w14:paraId="1591E055" w14:textId="77777777" w:rsidR="004F7761" w:rsidRPr="00230FC6" w:rsidRDefault="004F7761" w:rsidP="004F7761"/>
    <w:sectPr w:rsidR="004F7761" w:rsidRPr="00230FC6" w:rsidSect="004F7761">
      <w:headerReference w:type="first" r:id="rId26"/>
      <w:footerReference w:type="first" r:id="rId27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E7210" w14:textId="77777777" w:rsidR="00F20BDF" w:rsidRDefault="00F20BDF" w:rsidP="00E91D07">
      <w:pPr>
        <w:spacing w:after="0" w:line="240" w:lineRule="auto"/>
      </w:pPr>
      <w:r>
        <w:separator/>
      </w:r>
    </w:p>
  </w:endnote>
  <w:endnote w:type="continuationSeparator" w:id="0">
    <w:p w14:paraId="0C0F83B2" w14:textId="77777777" w:rsidR="00F20BDF" w:rsidRDefault="00F20BDF" w:rsidP="00E91D07">
      <w:pPr>
        <w:spacing w:after="0" w:line="240" w:lineRule="auto"/>
      </w:pPr>
      <w:r>
        <w:continuationSeparator/>
      </w:r>
    </w:p>
  </w:endnote>
  <w:endnote w:type="continuationNotice" w:id="1">
    <w:p w14:paraId="7BF7958E" w14:textId="77777777" w:rsidR="00F20BDF" w:rsidRDefault="00F20B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03859602" w:rsidR="00C9209D" w:rsidRDefault="007A0EE3" w:rsidP="00D350F7">
          <w:pPr>
            <w:pStyle w:val="Footer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D3070C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D3070C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D3070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79C6842D" w:rsidR="00B74B66" w:rsidRDefault="006140E6" w:rsidP="002A1562">
          <w:pPr>
            <w:pStyle w:val="Footer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7515E8">
            <w:rPr>
              <w:sz w:val="18"/>
            </w:rPr>
            <w:t>01-07-2022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5CC47A1A" w:rsidR="00B74B66" w:rsidRDefault="00C9209D" w:rsidP="002A1562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74050E"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Footer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Footer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338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39"/>
      <w:gridCol w:w="2524"/>
      <w:gridCol w:w="6017"/>
    </w:tblGrid>
    <w:tr w:rsidR="00C9209D" w14:paraId="27CE20E2" w14:textId="77777777" w:rsidTr="00B35A7E">
      <w:trPr>
        <w:trHeight w:val="282"/>
      </w:trPr>
      <w:tc>
        <w:tcPr>
          <w:tcW w:w="13380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3C97083A" w:rsidR="00C9209D" w:rsidRPr="006140E6" w:rsidRDefault="00C9209D" w:rsidP="007A0EE3">
          <w:pPr>
            <w:pStyle w:val="Footer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D3070C">
            <w:rPr>
              <w:rFonts w:cs="Arial"/>
              <w:noProof/>
              <w:sz w:val="18"/>
            </w:rPr>
            <w:instrText>5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D3070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B35A7E">
      <w:trPr>
        <w:trHeight w:val="262"/>
      </w:trPr>
      <w:tc>
        <w:tcPr>
          <w:tcW w:w="483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Footer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252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16A0BEBE" w:rsidR="00B74B66" w:rsidRDefault="00C9209D" w:rsidP="002A1562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707867"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601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4F0602B9" w:rsidR="00B74B66" w:rsidRPr="002A1562" w:rsidRDefault="002A1562" w:rsidP="002A1562">
          <w:pPr>
            <w:pStyle w:val="Footer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7916CD">
            <w:rPr>
              <w:sz w:val="18"/>
            </w:rPr>
            <w:t>01-07-2022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Footer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20E9" w14:textId="3EB2746B" w:rsidR="00D350F7" w:rsidRDefault="000D7F24">
    <w:pPr>
      <w:pStyle w:val="Footer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30C1817A">
            <v:shapetype id="_x0000_t202" coordsize="21600,21600" o:spt="202" path="m,l,21600r21600,l21600,xe" w14:anchorId="27CE20EE">
              <v:stroke joinstyle="miter"/>
              <v:path gradientshapeok="t" o:connecttype="rect"/>
            </v:shapetype>
            <v:shape id="Text Box 102" style="position:absolute;margin-left:68.1pt;margin-top:600.2pt;width:22.95pt;height:205.3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>
              <v:textbox style="layout-flow:vertical;mso-layout-flow-alt:bottom-to-top" inset="0,0,0,0">
                <w:txbxContent>
                  <w:p w:rsidRPr="001C4222" w:rsidR="000D7F24" w:rsidP="000D7F24" w:rsidRDefault="000D7F24" w14:paraId="665BB5D5" w14:textId="77777777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FF7B1A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796AA4CE" w:rsidR="00D44340" w:rsidRPr="006140E6" w:rsidRDefault="00D44340" w:rsidP="00F67034">
          <w:pPr>
            <w:pStyle w:val="Footer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D3070C">
            <w:rPr>
              <w:rFonts w:cs="Arial"/>
              <w:noProof/>
              <w:sz w:val="18"/>
            </w:rPr>
            <w:instrText>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D3070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Footer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77777777" w:rsidR="00D44340" w:rsidRDefault="00D44340" w:rsidP="00F67034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4EE393A6" w:rsidR="00D44340" w:rsidRPr="002A1562" w:rsidRDefault="00D44340" w:rsidP="00F67034">
          <w:pPr>
            <w:pStyle w:val="Footer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C74E4F">
            <w:rPr>
              <w:sz w:val="18"/>
            </w:rPr>
            <w:t>01-07-2022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Footer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732B16C7" w:rsidR="000D733E" w:rsidRDefault="000D733E" w:rsidP="00D350F7">
          <w:pPr>
            <w:pStyle w:val="Footer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187135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187135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77777777" w:rsidR="000D733E" w:rsidRDefault="000D733E" w:rsidP="002A1562">
          <w:pPr>
            <w:pStyle w:val="Footer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>
            <w:rPr>
              <w:sz w:val="18"/>
            </w:rPr>
            <w:t>02-02-2023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77777777" w:rsidR="000D733E" w:rsidRDefault="000D733E" w:rsidP="002A1562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Footer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Footer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5A0727FC" w:rsidR="00B35A7E" w:rsidRDefault="00B35A7E" w:rsidP="00B35A7E">
          <w:pPr>
            <w:pStyle w:val="Footer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D3070C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D3070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2A1B6090" w:rsidR="00B35A7E" w:rsidRDefault="00B35A7E" w:rsidP="00B35A7E">
          <w:pPr>
            <w:pStyle w:val="Footer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7916CD">
            <w:rPr>
              <w:sz w:val="18"/>
            </w:rPr>
            <w:t>01-07-2022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77777777" w:rsidR="00B35A7E" w:rsidRDefault="00B35A7E" w:rsidP="00B35A7E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Footer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Footer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2109B1" w14:paraId="57AFA94B" w14:textId="77777777" w:rsidTr="00CD2421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548043A3" w14:textId="08A5FEED" w:rsidR="002109B1" w:rsidRDefault="002109B1" w:rsidP="002109B1">
          <w:pPr>
            <w:pStyle w:val="Footer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D3070C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D3070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2109B1" w14:paraId="5A4A2B7A" w14:textId="77777777" w:rsidTr="00CD2421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FE7D5D" w14:textId="287DBC33" w:rsidR="002109B1" w:rsidRDefault="002109B1" w:rsidP="002109B1">
          <w:pPr>
            <w:pStyle w:val="Footer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7916CD">
            <w:rPr>
              <w:sz w:val="18"/>
            </w:rPr>
            <w:t>01-07-2022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61C0778" w14:textId="77777777" w:rsidR="002109B1" w:rsidRDefault="002109B1" w:rsidP="002109B1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C57404B" w14:textId="77777777" w:rsidR="002109B1" w:rsidRDefault="002109B1" w:rsidP="002109B1">
          <w:pPr>
            <w:pStyle w:val="Footer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11984366" w14:textId="77777777" w:rsidR="00D35406" w:rsidRPr="003D4069" w:rsidRDefault="00D35406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5DAFE" w14:textId="77777777" w:rsidR="00F20BDF" w:rsidRDefault="00F20BDF" w:rsidP="00E91D07">
      <w:pPr>
        <w:spacing w:after="0" w:line="240" w:lineRule="auto"/>
      </w:pPr>
      <w:r>
        <w:separator/>
      </w:r>
    </w:p>
  </w:footnote>
  <w:footnote w:type="continuationSeparator" w:id="0">
    <w:p w14:paraId="43525E5F" w14:textId="77777777" w:rsidR="00F20BDF" w:rsidRDefault="00F20BDF" w:rsidP="00E91D07">
      <w:pPr>
        <w:spacing w:after="0" w:line="240" w:lineRule="auto"/>
      </w:pPr>
      <w:r>
        <w:continuationSeparator/>
      </w:r>
    </w:p>
  </w:footnote>
  <w:footnote w:type="continuationNotice" w:id="1">
    <w:p w14:paraId="45DF9F06" w14:textId="77777777" w:rsidR="00F20BDF" w:rsidRDefault="00F20B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Header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Header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318C29D5" w:rsidR="00011AEE" w:rsidRPr="00A4106B" w:rsidRDefault="006140E6" w:rsidP="006140E6">
          <w:pPr>
            <w:pStyle w:val="Header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104A87">
            <w:rPr>
              <w:rFonts w:eastAsia="Adobe Heiti Std R" w:cs="Arial"/>
              <w:color w:val="7F7F7F"/>
            </w:rPr>
            <w:t>Guia XML - Mensagem CC404A v1.0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Header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0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2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45A8" w14:textId="77777777" w:rsidR="00640F89" w:rsidRPr="00A4106B" w:rsidRDefault="00640F89" w:rsidP="00640F89">
    <w:pPr>
      <w:pStyle w:val="Header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6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25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77777777" w:rsidR="00640F89" w:rsidRDefault="00640F89" w:rsidP="00640F89">
    <w:pPr>
      <w:pStyle w:val="Header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>
      <w:rPr>
        <w:rFonts w:eastAsia="Adobe Heiti Std R" w:cs="Arial"/>
        <w:color w:val="7F7F7F"/>
      </w:rPr>
      <w:t>Guia XML - Mensagem CC404A v1.0</w:t>
    </w:r>
    <w:r w:rsidRPr="006140E6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3964F" w14:textId="77777777" w:rsidR="009B3DB9" w:rsidRDefault="009B3D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3590" w14:textId="77777777" w:rsidR="00D44340" w:rsidRPr="00A4106B" w:rsidRDefault="00D44340" w:rsidP="00F67034">
    <w:pPr>
      <w:pStyle w:val="Header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4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75EA8661" w:rsidR="00D44340" w:rsidRDefault="00D44340" w:rsidP="00F67034">
    <w:pPr>
      <w:pStyle w:val="Header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104A87">
      <w:rPr>
        <w:rFonts w:eastAsia="Adobe Heiti Std R" w:cs="Arial"/>
        <w:color w:val="7F7F7F"/>
      </w:rPr>
      <w:t>Guia XML - Mensagem CC404A v1.0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Header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Header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77777777" w:rsidR="00230FC6" w:rsidRPr="00A4106B" w:rsidRDefault="00230FC6" w:rsidP="006140E6">
          <w:pPr>
            <w:pStyle w:val="Header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>
            <w:rPr>
              <w:rFonts w:eastAsia="Adobe Heiti Std R" w:cs="Arial"/>
              <w:color w:val="7F7F7F"/>
            </w:rPr>
            <w:t>Guia XML - Mensagem CC404A v1.0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Header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4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5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24630" w14:textId="77777777" w:rsidR="00351E87" w:rsidRPr="00A4106B" w:rsidRDefault="00351E87" w:rsidP="00F67034">
    <w:pPr>
      <w:pStyle w:val="Header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3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6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77777777" w:rsidR="00351E87" w:rsidRDefault="00351E87" w:rsidP="00F67034">
    <w:pPr>
      <w:pStyle w:val="Header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>
      <w:rPr>
        <w:rFonts w:eastAsia="Adobe Heiti Std R" w:cs="Arial"/>
        <w:color w:val="7F7F7F"/>
      </w:rPr>
      <w:t>Guia XML - Mensagem CC404A v1.0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F11C" w14:textId="77777777" w:rsidR="004F7761" w:rsidRPr="00A4106B" w:rsidRDefault="004F7761" w:rsidP="00F67034">
    <w:pPr>
      <w:pStyle w:val="Header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5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77777777" w:rsidR="004F7761" w:rsidRDefault="004F7761" w:rsidP="00F67034">
    <w:pPr>
      <w:pStyle w:val="Header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>
      <w:rPr>
        <w:rFonts w:eastAsia="Adobe Heiti Std R" w:cs="Arial"/>
        <w:color w:val="7F7F7F"/>
      </w:rPr>
      <w:t>Guia XML - Mensagem CC404A v1.0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663D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F9AB7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1AC3E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2B48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9ECC6F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12850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2C360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22D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0B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9867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1A9B755D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218D4F3A"/>
    <w:multiLevelType w:val="hybridMultilevel"/>
    <w:tmpl w:val="935228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EA9329F"/>
    <w:multiLevelType w:val="hybridMultilevel"/>
    <w:tmpl w:val="305A6F36"/>
    <w:lvl w:ilvl="0" w:tplc="E27C6FC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4260B"/>
    <w:multiLevelType w:val="hybridMultilevel"/>
    <w:tmpl w:val="65CA4C3E"/>
    <w:lvl w:ilvl="0" w:tplc="9372F3BE">
      <w:start w:val="2"/>
      <w:numFmt w:val="decimal"/>
      <w:lvlText w:val="%1.1.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C30F3"/>
    <w:multiLevelType w:val="hybridMultilevel"/>
    <w:tmpl w:val="18860F8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6615F6"/>
    <w:multiLevelType w:val="multilevel"/>
    <w:tmpl w:val="B0064E56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pStyle w:val="Heading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1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2" w15:restartNumberingAfterBreak="0">
    <w:nsid w:val="57D71F6A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50429F"/>
    <w:multiLevelType w:val="hybridMultilevel"/>
    <w:tmpl w:val="42DC55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9A12249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F7B042F"/>
    <w:multiLevelType w:val="hybridMultilevel"/>
    <w:tmpl w:val="E78200D6"/>
    <w:lvl w:ilvl="0" w:tplc="BF04AA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ED5FBD"/>
    <w:multiLevelType w:val="hybridMultilevel"/>
    <w:tmpl w:val="2384FCB8"/>
    <w:lvl w:ilvl="0" w:tplc="F50463E0">
      <w:start w:val="2"/>
      <w:numFmt w:val="decimal"/>
      <w:lvlText w:val="%1.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B03146"/>
    <w:multiLevelType w:val="hybridMultilevel"/>
    <w:tmpl w:val="681C5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127503">
    <w:abstractNumId w:val="21"/>
  </w:num>
  <w:num w:numId="2" w16cid:durableId="1916090744">
    <w:abstractNumId w:val="14"/>
  </w:num>
  <w:num w:numId="3" w16cid:durableId="407653749">
    <w:abstractNumId w:val="21"/>
  </w:num>
  <w:num w:numId="4" w16cid:durableId="1140926260">
    <w:abstractNumId w:val="14"/>
  </w:num>
  <w:num w:numId="5" w16cid:durableId="1563710658">
    <w:abstractNumId w:val="21"/>
  </w:num>
  <w:num w:numId="6" w16cid:durableId="1221674597">
    <w:abstractNumId w:val="14"/>
  </w:num>
  <w:num w:numId="7" w16cid:durableId="2100249092">
    <w:abstractNumId w:val="17"/>
  </w:num>
  <w:num w:numId="8" w16cid:durableId="1742219413">
    <w:abstractNumId w:val="29"/>
  </w:num>
  <w:num w:numId="9" w16cid:durableId="1752387642">
    <w:abstractNumId w:val="13"/>
  </w:num>
  <w:num w:numId="10" w16cid:durableId="587661404">
    <w:abstractNumId w:val="12"/>
  </w:num>
  <w:num w:numId="11" w16cid:durableId="2115129860">
    <w:abstractNumId w:val="22"/>
  </w:num>
  <w:num w:numId="12" w16cid:durableId="888372608">
    <w:abstractNumId w:val="25"/>
  </w:num>
  <w:num w:numId="13" w16cid:durableId="1377584123">
    <w:abstractNumId w:val="15"/>
  </w:num>
  <w:num w:numId="14" w16cid:durableId="74860010">
    <w:abstractNumId w:val="15"/>
    <w:lvlOverride w:ilvl="0">
      <w:startOverride w:val="1"/>
    </w:lvlOverride>
  </w:num>
  <w:num w:numId="15" w16cid:durableId="348609990">
    <w:abstractNumId w:val="19"/>
  </w:num>
  <w:num w:numId="16" w16cid:durableId="1725443938">
    <w:abstractNumId w:val="27"/>
  </w:num>
  <w:num w:numId="17" w16cid:durableId="1860318410">
    <w:abstractNumId w:val="28"/>
  </w:num>
  <w:num w:numId="18" w16cid:durableId="1075709663">
    <w:abstractNumId w:val="16"/>
  </w:num>
  <w:num w:numId="19" w16cid:durableId="1705590259">
    <w:abstractNumId w:val="19"/>
    <w:lvlOverride w:ilvl="0">
      <w:lvl w:ilvl="0">
        <w:start w:val="1"/>
        <w:numFmt w:val="decimal"/>
        <w:pStyle w:val="Heading1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0" w16cid:durableId="1448281529">
    <w:abstractNumId w:val="19"/>
  </w:num>
  <w:num w:numId="21" w16cid:durableId="1166483133">
    <w:abstractNumId w:val="19"/>
  </w:num>
  <w:num w:numId="22" w16cid:durableId="1475024564">
    <w:abstractNumId w:val="19"/>
    <w:lvlOverride w:ilvl="0">
      <w:lvl w:ilvl="0">
        <w:start w:val="1"/>
        <w:numFmt w:val="decimal"/>
        <w:pStyle w:val="Heading1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tabs>
            <w:tab w:val="num" w:pos="72"/>
          </w:tabs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3" w16cid:durableId="571237428">
    <w:abstractNumId w:val="24"/>
  </w:num>
  <w:num w:numId="24" w16cid:durableId="1729374820">
    <w:abstractNumId w:val="9"/>
  </w:num>
  <w:num w:numId="25" w16cid:durableId="1777362204">
    <w:abstractNumId w:val="7"/>
  </w:num>
  <w:num w:numId="26" w16cid:durableId="672299888">
    <w:abstractNumId w:val="6"/>
  </w:num>
  <w:num w:numId="27" w16cid:durableId="126243290">
    <w:abstractNumId w:val="5"/>
  </w:num>
  <w:num w:numId="28" w16cid:durableId="1701198054">
    <w:abstractNumId w:val="4"/>
  </w:num>
  <w:num w:numId="29" w16cid:durableId="1016535638">
    <w:abstractNumId w:val="8"/>
  </w:num>
  <w:num w:numId="30" w16cid:durableId="1272662770">
    <w:abstractNumId w:val="3"/>
  </w:num>
  <w:num w:numId="31" w16cid:durableId="1185363360">
    <w:abstractNumId w:val="2"/>
  </w:num>
  <w:num w:numId="32" w16cid:durableId="1513758542">
    <w:abstractNumId w:val="1"/>
  </w:num>
  <w:num w:numId="33" w16cid:durableId="1790860262">
    <w:abstractNumId w:val="0"/>
  </w:num>
  <w:num w:numId="34" w16cid:durableId="7802197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58007070">
    <w:abstractNumId w:val="18"/>
    <w:lvlOverride w:ilvl="0">
      <w:startOverride w:val="1"/>
    </w:lvlOverride>
  </w:num>
  <w:num w:numId="36" w16cid:durableId="1614701665">
    <w:abstractNumId w:val="20"/>
  </w:num>
  <w:num w:numId="37" w16cid:durableId="852303945">
    <w:abstractNumId w:val="10"/>
  </w:num>
  <w:num w:numId="38" w16cid:durableId="1126774120">
    <w:abstractNumId w:val="11"/>
  </w:num>
  <w:num w:numId="39" w16cid:durableId="3779703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11AEE"/>
    <w:rsid w:val="00063BDB"/>
    <w:rsid w:val="00081CEF"/>
    <w:rsid w:val="000B4275"/>
    <w:rsid w:val="000D12ED"/>
    <w:rsid w:val="000D733E"/>
    <w:rsid w:val="000D7F24"/>
    <w:rsid w:val="00104A87"/>
    <w:rsid w:val="00107319"/>
    <w:rsid w:val="00123E08"/>
    <w:rsid w:val="00161C5E"/>
    <w:rsid w:val="001703D5"/>
    <w:rsid w:val="0017683D"/>
    <w:rsid w:val="00187135"/>
    <w:rsid w:val="001E2B12"/>
    <w:rsid w:val="002109B1"/>
    <w:rsid w:val="00220AE0"/>
    <w:rsid w:val="00230FC6"/>
    <w:rsid w:val="00232923"/>
    <w:rsid w:val="0025085B"/>
    <w:rsid w:val="00257D04"/>
    <w:rsid w:val="00271178"/>
    <w:rsid w:val="00286DAE"/>
    <w:rsid w:val="002A1562"/>
    <w:rsid w:val="002A4F1E"/>
    <w:rsid w:val="002B174B"/>
    <w:rsid w:val="002D637F"/>
    <w:rsid w:val="002D7563"/>
    <w:rsid w:val="002E20F9"/>
    <w:rsid w:val="00342441"/>
    <w:rsid w:val="00351E87"/>
    <w:rsid w:val="003C4F42"/>
    <w:rsid w:val="003C564E"/>
    <w:rsid w:val="003D4069"/>
    <w:rsid w:val="003D514A"/>
    <w:rsid w:val="003D579B"/>
    <w:rsid w:val="003E5945"/>
    <w:rsid w:val="003F242E"/>
    <w:rsid w:val="0041247B"/>
    <w:rsid w:val="004171EB"/>
    <w:rsid w:val="004176AD"/>
    <w:rsid w:val="004262C1"/>
    <w:rsid w:val="0044052D"/>
    <w:rsid w:val="0044425F"/>
    <w:rsid w:val="004442AC"/>
    <w:rsid w:val="00495F1C"/>
    <w:rsid w:val="00497C18"/>
    <w:rsid w:val="004A7982"/>
    <w:rsid w:val="004B0153"/>
    <w:rsid w:val="004C52E7"/>
    <w:rsid w:val="004F7761"/>
    <w:rsid w:val="00500777"/>
    <w:rsid w:val="00516551"/>
    <w:rsid w:val="00553292"/>
    <w:rsid w:val="00570095"/>
    <w:rsid w:val="00570206"/>
    <w:rsid w:val="005B1CC5"/>
    <w:rsid w:val="005B2467"/>
    <w:rsid w:val="005E7485"/>
    <w:rsid w:val="006140E6"/>
    <w:rsid w:val="00635CF9"/>
    <w:rsid w:val="00640F66"/>
    <w:rsid w:val="00640F89"/>
    <w:rsid w:val="00651CED"/>
    <w:rsid w:val="00653AC3"/>
    <w:rsid w:val="0065427D"/>
    <w:rsid w:val="0066157D"/>
    <w:rsid w:val="00675706"/>
    <w:rsid w:val="0068164B"/>
    <w:rsid w:val="006A2AFC"/>
    <w:rsid w:val="006C6BCD"/>
    <w:rsid w:val="006E3521"/>
    <w:rsid w:val="00701B37"/>
    <w:rsid w:val="00707867"/>
    <w:rsid w:val="00712696"/>
    <w:rsid w:val="00731D11"/>
    <w:rsid w:val="0074050E"/>
    <w:rsid w:val="007460A2"/>
    <w:rsid w:val="007478A9"/>
    <w:rsid w:val="007515E8"/>
    <w:rsid w:val="007641CD"/>
    <w:rsid w:val="00770712"/>
    <w:rsid w:val="00784A66"/>
    <w:rsid w:val="007916CD"/>
    <w:rsid w:val="00795F8B"/>
    <w:rsid w:val="007A0EE3"/>
    <w:rsid w:val="007A4B9F"/>
    <w:rsid w:val="007B53FA"/>
    <w:rsid w:val="007E02DD"/>
    <w:rsid w:val="008010F9"/>
    <w:rsid w:val="008125B7"/>
    <w:rsid w:val="008529E5"/>
    <w:rsid w:val="00872696"/>
    <w:rsid w:val="0088073C"/>
    <w:rsid w:val="008A1125"/>
    <w:rsid w:val="008F04FE"/>
    <w:rsid w:val="00903603"/>
    <w:rsid w:val="00906A17"/>
    <w:rsid w:val="00922025"/>
    <w:rsid w:val="009610C7"/>
    <w:rsid w:val="00967C73"/>
    <w:rsid w:val="009911FD"/>
    <w:rsid w:val="009B3DB9"/>
    <w:rsid w:val="009C5BD9"/>
    <w:rsid w:val="009D427B"/>
    <w:rsid w:val="009F10B7"/>
    <w:rsid w:val="00A02924"/>
    <w:rsid w:val="00A074F1"/>
    <w:rsid w:val="00A4106B"/>
    <w:rsid w:val="00A432B1"/>
    <w:rsid w:val="00A62A10"/>
    <w:rsid w:val="00A63C0A"/>
    <w:rsid w:val="00A9484F"/>
    <w:rsid w:val="00AB77E2"/>
    <w:rsid w:val="00AE5EA5"/>
    <w:rsid w:val="00AE66F6"/>
    <w:rsid w:val="00AF46CA"/>
    <w:rsid w:val="00B00D65"/>
    <w:rsid w:val="00B25815"/>
    <w:rsid w:val="00B35A7E"/>
    <w:rsid w:val="00B450BB"/>
    <w:rsid w:val="00B50E21"/>
    <w:rsid w:val="00B56BD1"/>
    <w:rsid w:val="00B74B66"/>
    <w:rsid w:val="00B81C85"/>
    <w:rsid w:val="00B82705"/>
    <w:rsid w:val="00B86E26"/>
    <w:rsid w:val="00C10919"/>
    <w:rsid w:val="00C22067"/>
    <w:rsid w:val="00C674AB"/>
    <w:rsid w:val="00C74E4F"/>
    <w:rsid w:val="00C862CF"/>
    <w:rsid w:val="00C9209D"/>
    <w:rsid w:val="00C96A25"/>
    <w:rsid w:val="00CA3026"/>
    <w:rsid w:val="00CA3771"/>
    <w:rsid w:val="00CB04B7"/>
    <w:rsid w:val="00CB33AA"/>
    <w:rsid w:val="00CC2FE6"/>
    <w:rsid w:val="00CE079E"/>
    <w:rsid w:val="00CE29C5"/>
    <w:rsid w:val="00CF1779"/>
    <w:rsid w:val="00D07F24"/>
    <w:rsid w:val="00D118CC"/>
    <w:rsid w:val="00D138D6"/>
    <w:rsid w:val="00D25614"/>
    <w:rsid w:val="00D3070C"/>
    <w:rsid w:val="00D350F7"/>
    <w:rsid w:val="00D35406"/>
    <w:rsid w:val="00D44340"/>
    <w:rsid w:val="00D50A38"/>
    <w:rsid w:val="00D77210"/>
    <w:rsid w:val="00D9650A"/>
    <w:rsid w:val="00DB4315"/>
    <w:rsid w:val="00E25666"/>
    <w:rsid w:val="00E456FA"/>
    <w:rsid w:val="00E51111"/>
    <w:rsid w:val="00E7176A"/>
    <w:rsid w:val="00E91D07"/>
    <w:rsid w:val="00EC53D6"/>
    <w:rsid w:val="00F17D25"/>
    <w:rsid w:val="00F20BDF"/>
    <w:rsid w:val="00F25FEE"/>
    <w:rsid w:val="00F44F17"/>
    <w:rsid w:val="00F47A45"/>
    <w:rsid w:val="00F609B3"/>
    <w:rsid w:val="00F61D5F"/>
    <w:rsid w:val="00F67034"/>
    <w:rsid w:val="00F71AF3"/>
    <w:rsid w:val="00F921A8"/>
    <w:rsid w:val="00F924B6"/>
    <w:rsid w:val="00FB02DC"/>
    <w:rsid w:val="00FE3380"/>
    <w:rsid w:val="00FF0E0F"/>
    <w:rsid w:val="00FF641D"/>
    <w:rsid w:val="0427E64F"/>
    <w:rsid w:val="173CAF88"/>
    <w:rsid w:val="263DB39C"/>
    <w:rsid w:val="3764F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CE2062"/>
  <w15:docId w15:val="{8D0F30B1-83B5-4AB8-BF70-E18291FF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484F"/>
    <w:pPr>
      <w:keepNext/>
      <w:keepLines/>
      <w:numPr>
        <w:numId w:val="21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6BCD"/>
    <w:pPr>
      <w:keepNext/>
      <w:keepLines/>
      <w:numPr>
        <w:ilvl w:val="1"/>
        <w:numId w:val="21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484F"/>
    <w:pPr>
      <w:keepNext/>
      <w:keepLines/>
      <w:numPr>
        <w:ilvl w:val="2"/>
        <w:numId w:val="21"/>
      </w:numPr>
      <w:pBdr>
        <w:bottom w:val="dotted" w:sz="4" w:space="1" w:color="auto"/>
      </w:pBdr>
      <w:spacing w:before="40"/>
      <w:ind w:left="1224" w:hanging="504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66F6"/>
    <w:pPr>
      <w:keepNext/>
      <w:keepLines/>
      <w:numPr>
        <w:ilvl w:val="3"/>
        <w:numId w:val="21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66F6"/>
    <w:pPr>
      <w:keepNext/>
      <w:keepLines/>
      <w:numPr>
        <w:ilvl w:val="4"/>
        <w:numId w:val="21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66F6"/>
    <w:pPr>
      <w:keepNext/>
      <w:keepLines/>
      <w:numPr>
        <w:ilvl w:val="5"/>
        <w:numId w:val="21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66F6"/>
    <w:pPr>
      <w:keepNext/>
      <w:keepLines/>
      <w:numPr>
        <w:ilvl w:val="6"/>
        <w:numId w:val="2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66F6"/>
    <w:pPr>
      <w:keepNext/>
      <w:keepLines/>
      <w:numPr>
        <w:ilvl w:val="7"/>
        <w:numId w:val="21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66F6"/>
    <w:pPr>
      <w:keepNext/>
      <w:keepLines/>
      <w:numPr>
        <w:ilvl w:val="8"/>
        <w:numId w:val="21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5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6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Heading1Char">
    <w:name w:val="Heading 1 Char"/>
    <w:basedOn w:val="DefaultParagraphFont"/>
    <w:link w:val="Heading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Heading2Char">
    <w:name w:val="Heading 2 Char"/>
    <w:basedOn w:val="DefaultParagraphFont"/>
    <w:link w:val="Heading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TOC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PageNumber">
    <w:name w:val="page number"/>
    <w:basedOn w:val="DefaultParagraphFont"/>
    <w:rsid w:val="00AE66F6"/>
  </w:style>
  <w:style w:type="paragraph" w:styleId="Title">
    <w:name w:val="Title"/>
    <w:basedOn w:val="Normal"/>
    <w:next w:val="Normal"/>
    <w:link w:val="TitleCha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yperlink">
    <w:name w:val="Hyperlink"/>
    <w:uiPriority w:val="99"/>
    <w:rsid w:val="00AE66F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E66F6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E66F6"/>
    <w:pPr>
      <w:ind w:left="720"/>
      <w:contextualSpacing/>
    </w:pPr>
  </w:style>
  <w:style w:type="character" w:styleId="BookTitle">
    <w:name w:val="Book Title"/>
    <w:basedOn w:val="DefaultParagraphFont"/>
    <w:uiPriority w:val="33"/>
    <w:qFormat/>
    <w:rsid w:val="00AE66F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DefaultParagraphFont"/>
    <w:rsid w:val="00AE66F6"/>
  </w:style>
  <w:style w:type="character" w:customStyle="1" w:styleId="Heading3Char">
    <w:name w:val="Heading 3 Char"/>
    <w:basedOn w:val="DefaultParagraphFont"/>
    <w:link w:val="Heading3"/>
    <w:uiPriority w:val="9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66F6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66F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66F6"/>
    <w:rPr>
      <w:rFonts w:asciiTheme="majorHAnsi" w:eastAsiaTheme="majorEastAsia" w:hAnsiTheme="majorHAnsi" w:cstheme="majorBidi"/>
      <w:b/>
      <w:bCs/>
      <w:color w:val="44546A" w:themeColor="text2"/>
      <w:sz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  <w:sz w:val="22"/>
    </w:rPr>
  </w:style>
  <w:style w:type="paragraph" w:styleId="Header">
    <w:name w:val="header"/>
    <w:basedOn w:val="Normal"/>
    <w:link w:val="HeaderCha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E66F6"/>
    <w:rPr>
      <w:rFonts w:ascii="Arial Narrow" w:eastAsiaTheme="minorEastAsia" w:hAnsi="Arial Narrow" w:cstheme="minorBidi"/>
      <w:sz w:val="22"/>
    </w:rPr>
  </w:style>
  <w:style w:type="paragraph" w:styleId="Caption">
    <w:name w:val="caption"/>
    <w:basedOn w:val="Normal"/>
    <w:next w:val="Normal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Strong">
    <w:name w:val="Strong"/>
    <w:basedOn w:val="DefaultParagraphFont"/>
    <w:uiPriority w:val="22"/>
    <w:qFormat/>
    <w:rsid w:val="00AE66F6"/>
    <w:rPr>
      <w:b/>
      <w:bCs/>
    </w:rPr>
  </w:style>
  <w:style w:type="character" w:styleId="Emphasis">
    <w:name w:val="Emphasis"/>
    <w:basedOn w:val="DefaultParagraphFont"/>
    <w:uiPriority w:val="20"/>
    <w:qFormat/>
    <w:rsid w:val="00AE66F6"/>
    <w:rPr>
      <w:i/>
      <w:iCs/>
    </w:rPr>
  </w:style>
  <w:style w:type="paragraph" w:styleId="NoSpacing">
    <w:name w:val="No Spacing"/>
    <w:link w:val="NoSpacingChar"/>
    <w:uiPriority w:val="1"/>
    <w:qFormat/>
    <w:rsid w:val="00AE66F6"/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E66F6"/>
    <w:rPr>
      <w:rFonts w:asciiTheme="minorHAnsi" w:eastAsiaTheme="minorEastAsia" w:hAnsiTheme="minorHAnsi" w:cstheme="minorBidi"/>
    </w:rPr>
  </w:style>
  <w:style w:type="paragraph" w:styleId="Quote">
    <w:name w:val="Quote"/>
    <w:basedOn w:val="Normal"/>
    <w:next w:val="Normal"/>
    <w:link w:val="QuoteCha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AE66F6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AE66F6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TableofFigur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CommentText">
    <w:name w:val="annotation text"/>
    <w:basedOn w:val="Normal"/>
    <w:link w:val="CommentTextCha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50BB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FollowedHyperlink">
    <w:name w:val="FollowedHyperlink"/>
    <w:basedOn w:val="DefaultParagraphFont"/>
    <w:semiHidden/>
    <w:unhideWhenUsed/>
    <w:rsid w:val="005B2467"/>
    <w:rPr>
      <w:color w:val="954F72" w:themeColor="followedHyperlink"/>
      <w:u w:val="single"/>
    </w:rPr>
  </w:style>
  <w:style w:type="paragraph" w:styleId="TOC4">
    <w:name w:val="toc 4"/>
    <w:basedOn w:val="Normal"/>
    <w:next w:val="Normal"/>
    <w:autoRedefine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TOC5">
    <w:name w:val="toc 5"/>
    <w:basedOn w:val="Normal"/>
    <w:next w:val="Normal"/>
    <w:autoRedefine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TOC6">
    <w:name w:val="toc 6"/>
    <w:basedOn w:val="Normal"/>
    <w:next w:val="Normal"/>
    <w:autoRedefine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TOC7">
    <w:name w:val="toc 7"/>
    <w:basedOn w:val="Normal"/>
    <w:next w:val="Normal"/>
    <w:autoRedefine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TOC8">
    <w:name w:val="toc 8"/>
    <w:basedOn w:val="Normal"/>
    <w:next w:val="Normal"/>
    <w:autoRedefine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TOC9">
    <w:name w:val="toc 9"/>
    <w:basedOn w:val="Normal"/>
    <w:next w:val="Normal"/>
    <w:autoRedefine/>
    <w:unhideWhenUsed/>
    <w:rsid w:val="00107319"/>
    <w:pPr>
      <w:spacing w:after="0"/>
      <w:ind w:left="1600"/>
    </w:pPr>
    <w:rPr>
      <w:rFonts w:asciiTheme="minorHAnsi" w:hAnsiTheme="minorHAnsi"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Relationship Id="rId27" Type="http://schemas.openxmlformats.org/officeDocument/2006/relationships/footer" Target="footer7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0" ma:contentTypeDescription="Create a new document." ma:contentTypeScope="" ma:versionID="2cc9e40dc942955c8f9e6bdba96248a6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67b3e0183b0e1acf8e5c377b157b1e15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1A02C5-FF58-4395-AC2E-22E5E4D2C317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877b8a4-ea64-4fb7-b92d-da5100631d73"/>
    <ds:schemaRef ds:uri="http://schemas.microsoft.com/office/2006/documentManagement/types"/>
    <ds:schemaRef ds:uri="http://www.w3.org/XML/1998/namespace"/>
    <ds:schemaRef ds:uri="http://purl.org/dc/terms/"/>
    <ds:schemaRef ds:uri="4c600360-ef50-4c27-8836-584973eda9ed"/>
    <ds:schemaRef ds:uri="9b2a73b7-b401-4ef1-8c8e-4fc2c9d296cd"/>
  </ds:schemaRefs>
</ds:datastoreItem>
</file>

<file path=customXml/itemProps3.xml><?xml version="1.0" encoding="utf-8"?>
<ds:datastoreItem xmlns:ds="http://schemas.openxmlformats.org/officeDocument/2006/customXml" ds:itemID="{7633A6C4-605B-4524-BEEF-A3145B239FF4}"/>
</file>

<file path=customXml/itemProps4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Manual.dotm</Template>
  <TotalTime>26</TotalTime>
  <Pages>1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</vt:lpstr>
    </vt:vector>
  </TitlesOfParts>
  <Company>AT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creator>AT - Autoridade Tributária e Aduaneira</dc:creator>
  <cp:lastModifiedBy>Paulo Rato</cp:lastModifiedBy>
  <cp:revision>54</cp:revision>
  <cp:lastPrinted>2018-04-12T08:26:00Z</cp:lastPrinted>
  <dcterms:created xsi:type="dcterms:W3CDTF">2024-01-11T16:01:00Z</dcterms:created>
  <dcterms:modified xsi:type="dcterms:W3CDTF">2024-01-11T16:01:00Z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1.0</vt:lpwstr>
  </property>
  <property fmtid="{D5CDD505-2E9C-101B-9397-08002B2CF9AE}" pid="13" name="data">
    <vt:lpwstr>01-07-2022</vt:lpwstr>
  </property>
  <property fmtid="{D5CDD505-2E9C-101B-9397-08002B2CF9AE}" pid="14" name="NomeManual">
    <vt:lpwstr>Guia XML - Mensagem CC404A v1.0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  <property fmtid="{D5CDD505-2E9C-101B-9397-08002B2CF9AE}" pid="36" name="MSIP_Label_ecb69475-382c-4c7a-b21d-8ca64eeef1bd_Enabled">
    <vt:lpwstr>true</vt:lpwstr>
  </property>
  <property fmtid="{D5CDD505-2E9C-101B-9397-08002B2CF9AE}" pid="37" name="MSIP_Label_ecb69475-382c-4c7a-b21d-8ca64eeef1bd_SetDate">
    <vt:lpwstr>2024-01-11T16:01:46Z</vt:lpwstr>
  </property>
  <property fmtid="{D5CDD505-2E9C-101B-9397-08002B2CF9AE}" pid="38" name="MSIP_Label_ecb69475-382c-4c7a-b21d-8ca64eeef1bd_Method">
    <vt:lpwstr>Standard</vt:lpwstr>
  </property>
  <property fmtid="{D5CDD505-2E9C-101B-9397-08002B2CF9AE}" pid="39" name="MSIP_Label_ecb69475-382c-4c7a-b21d-8ca64eeef1bd_Name">
    <vt:lpwstr>Eviden For Internal Use - All Employees</vt:lpwstr>
  </property>
  <property fmtid="{D5CDD505-2E9C-101B-9397-08002B2CF9AE}" pid="40" name="MSIP_Label_ecb69475-382c-4c7a-b21d-8ca64eeef1bd_SiteId">
    <vt:lpwstr>7d1c7785-2d8a-437d-b842-1ed5d8fbe00a</vt:lpwstr>
  </property>
  <property fmtid="{D5CDD505-2E9C-101B-9397-08002B2CF9AE}" pid="41" name="MSIP_Label_ecb69475-382c-4c7a-b21d-8ca64eeef1bd_ActionId">
    <vt:lpwstr>01fcdd75-11d8-4ba8-aee2-8bbba708eae2</vt:lpwstr>
  </property>
  <property fmtid="{D5CDD505-2E9C-101B-9397-08002B2CF9AE}" pid="42" name="MSIP_Label_ecb69475-382c-4c7a-b21d-8ca64eeef1bd_ContentBits">
    <vt:lpwstr>0</vt:lpwstr>
  </property>
</Properties>
</file>